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EEBAD" w14:textId="77777777" w:rsidR="00B91BC4" w:rsidRPr="00B91BC4" w:rsidRDefault="00B91BC4" w:rsidP="00B91BC4">
      <w:pPr>
        <w:tabs>
          <w:tab w:val="center" w:pos="4536"/>
          <w:tab w:val="right" w:pos="9072"/>
        </w:tabs>
        <w:spacing w:line="240" w:lineRule="auto"/>
        <w:jc w:val="both"/>
        <w:rPr>
          <w:rFonts w:ascii="Tahoma" w:eastAsia="Calibri" w:hAnsi="Tahoma" w:cs="Tahoma"/>
          <w:b/>
          <w:szCs w:val="22"/>
          <w:lang w:val="sl-SI" w:eastAsia="en-US"/>
        </w:rPr>
      </w:pPr>
      <w:bookmarkStart w:id="0" w:name="_Toc347235029"/>
      <w:bookmarkStart w:id="1" w:name="_Toc347235088"/>
      <w:bookmarkStart w:id="2" w:name="_Toc347235147"/>
      <w:bookmarkStart w:id="3" w:name="_Toc347235206"/>
      <w:bookmarkStart w:id="4" w:name="_Toc347416321"/>
      <w:bookmarkStart w:id="5" w:name="_Toc347754776"/>
      <w:bookmarkStart w:id="6" w:name="_Toc347754853"/>
      <w:bookmarkStart w:id="7" w:name="_Toc350867106"/>
      <w:bookmarkStart w:id="8" w:name="_Toc350867224"/>
      <w:bookmarkStart w:id="9" w:name="_Toc350867342"/>
      <w:bookmarkStart w:id="10" w:name="_Toc362597569"/>
      <w:bookmarkStart w:id="11" w:name="_Toc362597939"/>
      <w:bookmarkStart w:id="12" w:name="_Toc362598012"/>
      <w:bookmarkStart w:id="13" w:name="_Toc362598085"/>
      <w:bookmarkStart w:id="14" w:name="_Toc362598158"/>
      <w:bookmarkStart w:id="15" w:name="_Toc362598231"/>
      <w:bookmarkStart w:id="16" w:name="_Toc362598574"/>
      <w:bookmarkStart w:id="17" w:name="_Toc362598814"/>
      <w:bookmarkStart w:id="18" w:name="_Toc525289354"/>
      <w:r w:rsidRPr="00B91BC4">
        <w:rPr>
          <w:rFonts w:ascii="Arial" w:eastAsia="Calibri" w:hAnsi="Arial" w:cs="Times New Roman"/>
          <w:noProof/>
          <w:szCs w:val="22"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E86184C" wp14:editId="495EE0EB">
            <wp:simplePos x="0" y="0"/>
            <wp:positionH relativeFrom="column">
              <wp:posOffset>5005705</wp:posOffset>
            </wp:positionH>
            <wp:positionV relativeFrom="paragraph">
              <wp:posOffset>7620</wp:posOffset>
            </wp:positionV>
            <wp:extent cx="739140" cy="791845"/>
            <wp:effectExtent l="0" t="0" r="3810" b="8255"/>
            <wp:wrapNone/>
            <wp:docPr id="1" name="Slika 2" descr="LOGO GASILSKA ZVEZA TRBOV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GASILSKA ZVEZA TRBOVLJ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C4">
        <w:rPr>
          <w:rFonts w:ascii="Tahoma" w:eastAsia="Calibri" w:hAnsi="Tahoma" w:cs="Tahoma"/>
          <w:b/>
          <w:szCs w:val="22"/>
          <w:lang w:val="sl-SI" w:eastAsia="en-US"/>
        </w:rPr>
        <w:t>PROSTOVOLJNO GASILSKO DRUŠTVO DOBOVEC</w:t>
      </w:r>
    </w:p>
    <w:p w14:paraId="5B53F67B" w14:textId="77777777" w:rsidR="00B91BC4" w:rsidRPr="00B91BC4" w:rsidRDefault="00B91BC4" w:rsidP="00B91BC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Calibri" w:hAnsi="Tahoma" w:cs="Tahoma"/>
          <w:szCs w:val="22"/>
          <w:lang w:val="sl-SI" w:eastAsia="en-US"/>
        </w:rPr>
      </w:pPr>
      <w:r w:rsidRPr="00B91BC4">
        <w:rPr>
          <w:rFonts w:ascii="Tahoma" w:eastAsia="Calibri" w:hAnsi="Tahoma" w:cs="Tahoma"/>
          <w:szCs w:val="22"/>
          <w:lang w:val="sl-SI" w:eastAsia="en-US"/>
        </w:rPr>
        <w:t>Dobovec 24, 1423 Dobovec</w:t>
      </w:r>
    </w:p>
    <w:p w14:paraId="3F23B416" w14:textId="77777777" w:rsidR="00B91BC4" w:rsidRPr="00B91BC4" w:rsidRDefault="00B91BC4" w:rsidP="00B91BC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Calibri" w:hAnsi="Tahoma" w:cs="Tahoma"/>
          <w:szCs w:val="22"/>
          <w:lang w:val="sl-SI" w:eastAsia="en-US"/>
        </w:rPr>
      </w:pPr>
      <w:r w:rsidRPr="00B91BC4">
        <w:rPr>
          <w:rFonts w:ascii="Arial" w:eastAsia="Calibri" w:hAnsi="Arial" w:cs="Times New Roman"/>
          <w:szCs w:val="22"/>
          <w:lang w:val="sl-SI" w:eastAsia="sl-SI"/>
        </w:rPr>
        <w:sym w:font="Wingdings" w:char="F028"/>
      </w:r>
      <w:r w:rsidRPr="00B91BC4">
        <w:rPr>
          <w:rFonts w:ascii="Arial" w:eastAsia="Calibri" w:hAnsi="Arial" w:cs="Times New Roman"/>
          <w:szCs w:val="22"/>
          <w:lang w:val="sl-SI" w:eastAsia="sl-SI"/>
        </w:rPr>
        <w:t xml:space="preserve"> </w:t>
      </w:r>
      <w:r w:rsidRPr="00B91BC4">
        <w:rPr>
          <w:rFonts w:ascii="Tahoma" w:eastAsia="Calibri" w:hAnsi="Tahoma" w:cs="Tahoma"/>
          <w:szCs w:val="22"/>
          <w:lang w:val="sl-SI" w:eastAsia="en-US"/>
        </w:rPr>
        <w:t>+386 356 489 04</w:t>
      </w:r>
    </w:p>
    <w:p w14:paraId="57C07CF1" w14:textId="77777777" w:rsidR="00B91BC4" w:rsidRPr="00B91BC4" w:rsidRDefault="00B91BC4" w:rsidP="00B91BC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Calibri" w:hAnsi="Tahoma" w:cs="Tahoma"/>
          <w:szCs w:val="22"/>
          <w:lang w:val="sl-SI" w:eastAsia="en-US"/>
        </w:rPr>
      </w:pPr>
      <w:r w:rsidRPr="00B91BC4">
        <w:rPr>
          <w:rFonts w:ascii="Arial" w:eastAsia="Calibri" w:hAnsi="Arial" w:cs="Times New Roman"/>
          <w:szCs w:val="22"/>
          <w:lang w:val="sl-SI" w:eastAsia="sl-SI"/>
        </w:rPr>
        <w:sym w:font="Wingdings" w:char="F02A"/>
      </w:r>
      <w:r w:rsidRPr="00B91BC4">
        <w:rPr>
          <w:rFonts w:ascii="Arial" w:eastAsia="Calibri" w:hAnsi="Arial" w:cs="Times New Roman"/>
          <w:szCs w:val="22"/>
          <w:lang w:val="sl-SI" w:eastAsia="sl-SI"/>
        </w:rPr>
        <w:t xml:space="preserve"> </w:t>
      </w:r>
      <w:hyperlink r:id="rId12" w:history="1">
        <w:r w:rsidRPr="00B91BC4">
          <w:rPr>
            <w:rFonts w:ascii="Tahoma" w:eastAsia="Calibri" w:hAnsi="Tahoma" w:cs="Tahoma"/>
            <w:color w:val="0000FF"/>
            <w:szCs w:val="22"/>
            <w:u w:val="single"/>
            <w:lang w:val="sl-SI" w:eastAsia="en-US"/>
          </w:rPr>
          <w:t>pgd.dobovec@gmail.com</w:t>
        </w:r>
      </w:hyperlink>
      <w:r w:rsidRPr="00B91BC4">
        <w:rPr>
          <w:rFonts w:ascii="Tahoma" w:eastAsia="Calibri" w:hAnsi="Tahoma" w:cs="Tahoma"/>
          <w:szCs w:val="22"/>
          <w:lang w:val="sl-SI" w:eastAsia="en-US"/>
        </w:rPr>
        <w:t xml:space="preserve"> </w:t>
      </w:r>
    </w:p>
    <w:p w14:paraId="048C1B82" w14:textId="77777777" w:rsidR="00B91BC4" w:rsidRDefault="00B91BC4" w:rsidP="00731675">
      <w:pPr>
        <w:pStyle w:val="Naslov2"/>
        <w:rPr>
          <w:rFonts w:asciiTheme="minorHAnsi" w:hAnsiTheme="minorHAnsi"/>
          <w:lang w:val="sl-SI"/>
        </w:rPr>
      </w:pPr>
    </w:p>
    <w:p w14:paraId="0FEEBE98" w14:textId="569DE7B6" w:rsidR="00FC773B" w:rsidRPr="00731675" w:rsidRDefault="00FC773B" w:rsidP="00731675">
      <w:pPr>
        <w:pStyle w:val="Naslov2"/>
        <w:rPr>
          <w:rFonts w:asciiTheme="minorHAnsi" w:hAnsiTheme="minorHAnsi"/>
          <w:lang w:val="sl-SI"/>
        </w:rPr>
      </w:pPr>
      <w:r w:rsidRPr="008E42F9">
        <w:rPr>
          <w:rFonts w:asciiTheme="minorHAnsi" w:hAnsiTheme="minorHAnsi"/>
          <w:lang w:val="sl-SI"/>
        </w:rPr>
        <w:t>POOBLASTILO ZA PRIDOBITEV POTRDIL IZ URADNIH EVIDENC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Style w:val="Tabelamrea"/>
        <w:tblW w:w="9350" w:type="dxa"/>
        <w:tbl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single" w:sz="4" w:space="0" w:color="549E39" w:themeColor="accent1"/>
          <w:insideV w:val="single" w:sz="4" w:space="0" w:color="549E39" w:themeColor="accent1"/>
        </w:tblBorders>
        <w:tblLook w:val="04A0" w:firstRow="1" w:lastRow="0" w:firstColumn="1" w:lastColumn="0" w:noHBand="0" w:noVBand="1"/>
      </w:tblPr>
      <w:tblGrid>
        <w:gridCol w:w="3823"/>
        <w:gridCol w:w="5527"/>
      </w:tblGrid>
      <w:tr w:rsidR="003641E5" w:rsidRPr="008E42F9" w14:paraId="56C68631" w14:textId="77777777" w:rsidTr="003641E5">
        <w:tc>
          <w:tcPr>
            <w:tcW w:w="3823" w:type="dxa"/>
            <w:shd w:val="clear" w:color="auto" w:fill="549E39" w:themeFill="accent1"/>
          </w:tcPr>
          <w:p w14:paraId="5512893C" w14:textId="77777777" w:rsidR="003641E5" w:rsidRPr="008E42F9" w:rsidRDefault="003A1F57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PONUDNIK</w:t>
            </w:r>
            <w:r w:rsidR="005D5418" w:rsidRPr="008E42F9">
              <w:rPr>
                <w:b/>
                <w:color w:val="FFFFFF" w:themeColor="background1"/>
                <w:lang w:val="sl-SI"/>
              </w:rPr>
              <w:t>/PARTNER/PODIZVAJALEC</w:t>
            </w:r>
            <w:r w:rsidR="003641E5" w:rsidRPr="008E42F9">
              <w:rPr>
                <w:b/>
                <w:color w:val="FFFFFF" w:themeColor="background1"/>
                <w:lang w:val="sl-SI"/>
              </w:rPr>
              <w:t xml:space="preserve"> (naziv)</w:t>
            </w:r>
          </w:p>
        </w:tc>
        <w:tc>
          <w:tcPr>
            <w:tcW w:w="5527" w:type="dxa"/>
          </w:tcPr>
          <w:p w14:paraId="4327AF98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4882A2A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5226AB3E" w14:textId="77777777" w:rsidTr="003641E5">
        <w:tc>
          <w:tcPr>
            <w:tcW w:w="3823" w:type="dxa"/>
            <w:shd w:val="clear" w:color="auto" w:fill="549E39" w:themeFill="accent1"/>
          </w:tcPr>
          <w:p w14:paraId="1916E616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Matična številka </w:t>
            </w:r>
          </w:p>
        </w:tc>
        <w:tc>
          <w:tcPr>
            <w:tcW w:w="5527" w:type="dxa"/>
          </w:tcPr>
          <w:p w14:paraId="1E859D2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06E9CB3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518393F" w14:textId="77777777" w:rsidTr="003641E5">
        <w:tc>
          <w:tcPr>
            <w:tcW w:w="3823" w:type="dxa"/>
            <w:shd w:val="clear" w:color="auto" w:fill="549E39" w:themeFill="accent1"/>
          </w:tcPr>
          <w:p w14:paraId="30843953" w14:textId="77777777" w:rsidR="003641E5" w:rsidRPr="008E42F9" w:rsidRDefault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Naslov </w:t>
            </w:r>
          </w:p>
        </w:tc>
        <w:tc>
          <w:tcPr>
            <w:tcW w:w="5527" w:type="dxa"/>
          </w:tcPr>
          <w:p w14:paraId="5B97E9C9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DF0AC8B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7F1EDB" w14:paraId="757783BE" w14:textId="77777777" w:rsidTr="003641E5">
        <w:tc>
          <w:tcPr>
            <w:tcW w:w="3823" w:type="dxa"/>
            <w:shd w:val="clear" w:color="auto" w:fill="549E39" w:themeFill="accent1"/>
          </w:tcPr>
          <w:p w14:paraId="4D58FD54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ZAKONITI ZASTOPNIK (ime in priimek)</w:t>
            </w:r>
          </w:p>
        </w:tc>
        <w:tc>
          <w:tcPr>
            <w:tcW w:w="5527" w:type="dxa"/>
          </w:tcPr>
          <w:p w14:paraId="69FB586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A7A6B69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5C785A03" w14:textId="77777777" w:rsidTr="003641E5">
        <w:tc>
          <w:tcPr>
            <w:tcW w:w="3823" w:type="dxa"/>
            <w:shd w:val="clear" w:color="auto" w:fill="549E39" w:themeFill="accent1"/>
          </w:tcPr>
          <w:p w14:paraId="0505FFBF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EMŠO</w:t>
            </w:r>
          </w:p>
        </w:tc>
        <w:tc>
          <w:tcPr>
            <w:tcW w:w="5527" w:type="dxa"/>
          </w:tcPr>
          <w:p w14:paraId="5230EF45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A57FC57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030D8D3D" w14:textId="77777777" w:rsidTr="003641E5">
        <w:tc>
          <w:tcPr>
            <w:tcW w:w="3823" w:type="dxa"/>
            <w:shd w:val="clear" w:color="auto" w:fill="549E39" w:themeFill="accent1"/>
          </w:tcPr>
          <w:p w14:paraId="10221F14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Datum rojstva</w:t>
            </w:r>
          </w:p>
        </w:tc>
        <w:tc>
          <w:tcPr>
            <w:tcW w:w="5527" w:type="dxa"/>
          </w:tcPr>
          <w:p w14:paraId="080EEAA8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F4CDED6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0C1CC93E" w14:textId="77777777" w:rsidTr="003641E5">
        <w:tc>
          <w:tcPr>
            <w:tcW w:w="3823" w:type="dxa"/>
            <w:shd w:val="clear" w:color="auto" w:fill="549E39" w:themeFill="accent1"/>
          </w:tcPr>
          <w:p w14:paraId="39F01A4D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Kraj rojstva</w:t>
            </w:r>
          </w:p>
        </w:tc>
        <w:tc>
          <w:tcPr>
            <w:tcW w:w="5527" w:type="dxa"/>
          </w:tcPr>
          <w:p w14:paraId="4B2DDE35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39B266C1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1CC3736" w14:textId="77777777" w:rsidTr="003641E5">
        <w:tc>
          <w:tcPr>
            <w:tcW w:w="3823" w:type="dxa"/>
            <w:shd w:val="clear" w:color="auto" w:fill="549E39" w:themeFill="accent1"/>
          </w:tcPr>
          <w:p w14:paraId="4760FBCE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Naslov stalnega bivališča</w:t>
            </w:r>
          </w:p>
        </w:tc>
        <w:tc>
          <w:tcPr>
            <w:tcW w:w="5527" w:type="dxa"/>
          </w:tcPr>
          <w:p w14:paraId="6EA8F516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2CF325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05926B2A" w14:textId="77777777" w:rsidTr="003641E5">
        <w:tc>
          <w:tcPr>
            <w:tcW w:w="3823" w:type="dxa"/>
            <w:shd w:val="clear" w:color="auto" w:fill="549E39" w:themeFill="accent1"/>
          </w:tcPr>
          <w:p w14:paraId="526EDE25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Naslov začasnega bivališča</w:t>
            </w:r>
          </w:p>
        </w:tc>
        <w:tc>
          <w:tcPr>
            <w:tcW w:w="5527" w:type="dxa"/>
          </w:tcPr>
          <w:p w14:paraId="024D0EE2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6140949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4353D7F1" w14:textId="77777777" w:rsidTr="003641E5">
        <w:tc>
          <w:tcPr>
            <w:tcW w:w="3823" w:type="dxa"/>
            <w:shd w:val="clear" w:color="auto" w:fill="549E39" w:themeFill="accent1"/>
          </w:tcPr>
          <w:p w14:paraId="5D25D4BE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Državljanstvo</w:t>
            </w:r>
          </w:p>
        </w:tc>
        <w:tc>
          <w:tcPr>
            <w:tcW w:w="5527" w:type="dxa"/>
          </w:tcPr>
          <w:p w14:paraId="0F5F567E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5785CE9A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8E42F9" w14:paraId="781F6A0E" w14:textId="77777777" w:rsidTr="003641E5">
        <w:tc>
          <w:tcPr>
            <w:tcW w:w="3823" w:type="dxa"/>
            <w:shd w:val="clear" w:color="auto" w:fill="549E39" w:themeFill="accent1"/>
          </w:tcPr>
          <w:p w14:paraId="029004E8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Prejšnji priimek</w:t>
            </w:r>
          </w:p>
        </w:tc>
        <w:tc>
          <w:tcPr>
            <w:tcW w:w="5527" w:type="dxa"/>
          </w:tcPr>
          <w:p w14:paraId="6A18EF47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  <w:p w14:paraId="59A05D12" w14:textId="77777777" w:rsidR="003641E5" w:rsidRPr="008E42F9" w:rsidRDefault="003641E5" w:rsidP="003641E5">
            <w:pPr>
              <w:rPr>
                <w:b/>
                <w:lang w:val="sl-SI"/>
              </w:rPr>
            </w:pPr>
          </w:p>
        </w:tc>
      </w:tr>
      <w:tr w:rsidR="003641E5" w:rsidRPr="007F1EDB" w14:paraId="22BCE634" w14:textId="77777777" w:rsidTr="003641E5">
        <w:tc>
          <w:tcPr>
            <w:tcW w:w="3823" w:type="dxa"/>
            <w:shd w:val="clear" w:color="auto" w:fill="549E39" w:themeFill="accent1"/>
          </w:tcPr>
          <w:p w14:paraId="68349837" w14:textId="77777777" w:rsidR="003641E5" w:rsidRPr="008E42F9" w:rsidRDefault="003641E5" w:rsidP="003641E5">
            <w:pPr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POOBLASTILO</w:t>
            </w:r>
          </w:p>
        </w:tc>
        <w:tc>
          <w:tcPr>
            <w:tcW w:w="5527" w:type="dxa"/>
          </w:tcPr>
          <w:p w14:paraId="44C05D02" w14:textId="6C0D37DA" w:rsidR="003641E5" w:rsidRPr="008E42F9" w:rsidRDefault="00072E2B" w:rsidP="007532F8">
            <w:pPr>
              <w:jc w:val="both"/>
              <w:rPr>
                <w:b/>
                <w:sz w:val="16"/>
                <w:szCs w:val="16"/>
                <w:lang w:val="sl-SI"/>
              </w:rPr>
            </w:pPr>
            <w:r w:rsidRPr="00611609">
              <w:rPr>
                <w:b/>
                <w:sz w:val="16"/>
                <w:szCs w:val="16"/>
                <w:lang w:val="sl-SI"/>
              </w:rPr>
              <w:t>Spodaj podpisani zakoniti zastopnik</w:t>
            </w:r>
            <w:r w:rsidRPr="00611609">
              <w:rPr>
                <w:lang w:val="sl-SI"/>
              </w:rPr>
              <w:t xml:space="preserve"> </w:t>
            </w:r>
            <w:r w:rsidRPr="00611609">
              <w:rPr>
                <w:b/>
                <w:sz w:val="16"/>
                <w:szCs w:val="16"/>
                <w:lang w:val="sl-SI"/>
              </w:rPr>
              <w:t xml:space="preserve">oziroma član upravnega, vodstvenega ali nadzornega organa </w:t>
            </w:r>
            <w:r w:rsidR="001A590C" w:rsidRPr="008E42F9">
              <w:rPr>
                <w:b/>
                <w:sz w:val="16"/>
                <w:szCs w:val="16"/>
                <w:lang w:val="sl-SI"/>
              </w:rPr>
              <w:t xml:space="preserve">ponudnika/partnerja/podizvajalca 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naročnika </w:t>
            </w:r>
            <w:r w:rsidR="00C847EF">
              <w:rPr>
                <w:b/>
                <w:sz w:val="16"/>
                <w:szCs w:val="16"/>
                <w:lang w:val="sl-SI"/>
              </w:rPr>
              <w:t xml:space="preserve">Prostovoljno gasilsko društvo </w:t>
            </w:r>
            <w:r w:rsidR="007532F8">
              <w:rPr>
                <w:b/>
                <w:sz w:val="16"/>
                <w:szCs w:val="16"/>
                <w:lang w:val="sl-SI"/>
              </w:rPr>
              <w:t>Dobovec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, </w:t>
            </w:r>
            <w:r w:rsidR="007532F8">
              <w:rPr>
                <w:b/>
                <w:sz w:val="16"/>
                <w:szCs w:val="16"/>
                <w:lang w:val="sl-SI"/>
              </w:rPr>
              <w:t>Dobovec 24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, </w:t>
            </w:r>
            <w:r w:rsidR="007532F8">
              <w:rPr>
                <w:b/>
                <w:sz w:val="16"/>
                <w:szCs w:val="16"/>
                <w:lang w:val="sl-SI"/>
              </w:rPr>
              <w:t>1423 Dobovec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skladno z </w:t>
            </w:r>
            <w:r w:rsidR="0077564C" w:rsidRPr="008E42F9">
              <w:rPr>
                <w:b/>
                <w:sz w:val="16"/>
                <w:szCs w:val="16"/>
                <w:lang w:val="sl-SI"/>
              </w:rPr>
              <w:t xml:space="preserve">Zakonom o javnem naročanju </w:t>
            </w:r>
            <w:r w:rsidR="00B7057B" w:rsidRPr="00B7057B">
              <w:rPr>
                <w:b/>
                <w:sz w:val="16"/>
                <w:szCs w:val="16"/>
                <w:lang w:val="sl-SI"/>
              </w:rPr>
              <w:t>(Uradni list RS, št. 91/15 in 14/18– v nadaljevanju: ZJN-3)</w:t>
            </w:r>
            <w:r w:rsidR="00B7057B">
              <w:rPr>
                <w:b/>
                <w:sz w:val="16"/>
                <w:szCs w:val="16"/>
                <w:lang w:val="sl-SI"/>
              </w:rPr>
              <w:t xml:space="preserve"> 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v okviru dane </w:t>
            </w:r>
            <w:r w:rsidR="003A1F57" w:rsidRPr="008E42F9">
              <w:rPr>
                <w:b/>
                <w:sz w:val="16"/>
                <w:szCs w:val="16"/>
                <w:lang w:val="sl-SI"/>
              </w:rPr>
              <w:t>ponudb</w:t>
            </w:r>
            <w:r w:rsidR="005D5418" w:rsidRPr="008E42F9">
              <w:rPr>
                <w:b/>
                <w:sz w:val="16"/>
                <w:szCs w:val="16"/>
                <w:lang w:val="sl-SI"/>
              </w:rPr>
              <w:t xml:space="preserve">e </w:t>
            </w:r>
            <w:r w:rsidR="00060688">
              <w:rPr>
                <w:b/>
                <w:sz w:val="16"/>
                <w:szCs w:val="16"/>
                <w:lang w:val="sl-SI"/>
              </w:rPr>
              <w:t xml:space="preserve">za javno naročilo z naslovom </w:t>
            </w:r>
            <w:r w:rsidR="001B62B8" w:rsidRPr="001B62B8">
              <w:rPr>
                <w:b/>
                <w:sz w:val="16"/>
                <w:szCs w:val="16"/>
                <w:lang w:val="sl-SI"/>
              </w:rPr>
              <w:t>Dobava in izdelava nadgra</w:t>
            </w:r>
            <w:r w:rsidR="007532F8">
              <w:rPr>
                <w:b/>
                <w:sz w:val="16"/>
                <w:szCs w:val="16"/>
                <w:lang w:val="sl-SI"/>
              </w:rPr>
              <w:t>dnje za gasilsko vozilo GVV-1</w:t>
            </w:r>
            <w:r w:rsidR="001A590C" w:rsidRPr="008E42F9">
              <w:rPr>
                <w:b/>
                <w:sz w:val="16"/>
                <w:szCs w:val="16"/>
                <w:lang w:val="sl-SI"/>
              </w:rPr>
              <w:t>,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pooblaščam, da za potrebe preverjanja izpolnjevanja pogojev iz </w:t>
            </w:r>
            <w:r w:rsidR="0077564C" w:rsidRPr="008E42F9">
              <w:rPr>
                <w:b/>
                <w:sz w:val="16"/>
                <w:szCs w:val="16"/>
                <w:lang w:val="sl-SI"/>
              </w:rPr>
              <w:t>75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. člena </w:t>
            </w:r>
            <w:r w:rsidR="00104181" w:rsidRPr="008E42F9">
              <w:rPr>
                <w:b/>
                <w:sz w:val="16"/>
                <w:szCs w:val="16"/>
                <w:lang w:val="sl-SI"/>
              </w:rPr>
              <w:t>ZJN-3</w:t>
            </w:r>
            <w:r w:rsidR="003641E5" w:rsidRPr="008E42F9">
              <w:rPr>
                <w:b/>
                <w:sz w:val="16"/>
                <w:szCs w:val="16"/>
                <w:lang w:val="sl-SI"/>
              </w:rPr>
              <w:t xml:space="preserve"> od ustreznega organa, ki vodi evidenco citiranih podatkov, zame in za podjetje, ki ga zastopam, pridobi ustrezno potrdilo.</w:t>
            </w:r>
          </w:p>
        </w:tc>
      </w:tr>
    </w:tbl>
    <w:p w14:paraId="43D80F83" w14:textId="77777777" w:rsidR="003641E5" w:rsidRPr="008E42F9" w:rsidRDefault="003641E5" w:rsidP="003641E5">
      <w:pPr>
        <w:rPr>
          <w:lang w:val="sl-SI"/>
        </w:rPr>
      </w:pPr>
    </w:p>
    <w:tbl>
      <w:tblPr>
        <w:tblStyle w:val="Tabelamrea"/>
        <w:tblW w:w="0" w:type="auto"/>
        <w:tbl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single" w:sz="4" w:space="0" w:color="549E39" w:themeColor="accent1"/>
          <w:insideV w:val="single" w:sz="4" w:space="0" w:color="549E39" w:themeColor="accent1"/>
        </w:tblBorders>
        <w:tblLook w:val="04A0" w:firstRow="1" w:lastRow="0" w:firstColumn="1" w:lastColumn="0" w:noHBand="0" w:noVBand="1"/>
      </w:tblPr>
      <w:tblGrid>
        <w:gridCol w:w="1696"/>
        <w:gridCol w:w="1701"/>
        <w:gridCol w:w="2552"/>
        <w:gridCol w:w="3401"/>
      </w:tblGrid>
      <w:tr w:rsidR="003641E5" w:rsidRPr="008E42F9" w14:paraId="7C1F6A18" w14:textId="77777777" w:rsidTr="00295916">
        <w:trPr>
          <w:trHeight w:val="70"/>
        </w:trPr>
        <w:tc>
          <w:tcPr>
            <w:tcW w:w="1696" w:type="dxa"/>
            <w:shd w:val="clear" w:color="auto" w:fill="549E39" w:themeFill="accent1"/>
            <w:vAlign w:val="center"/>
          </w:tcPr>
          <w:p w14:paraId="52D7FE63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KRAJ</w:t>
            </w:r>
          </w:p>
        </w:tc>
        <w:tc>
          <w:tcPr>
            <w:tcW w:w="1701" w:type="dxa"/>
            <w:shd w:val="clear" w:color="auto" w:fill="549E39" w:themeFill="accent1"/>
            <w:vAlign w:val="center"/>
          </w:tcPr>
          <w:p w14:paraId="43470816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DATUM</w:t>
            </w:r>
          </w:p>
        </w:tc>
        <w:tc>
          <w:tcPr>
            <w:tcW w:w="2552" w:type="dxa"/>
            <w:shd w:val="clear" w:color="auto" w:fill="549E39" w:themeFill="accent1"/>
            <w:vAlign w:val="center"/>
          </w:tcPr>
          <w:p w14:paraId="170E11F5" w14:textId="77777777" w:rsidR="003641E5" w:rsidRPr="008E42F9" w:rsidRDefault="003641E5" w:rsidP="003641E5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 xml:space="preserve">IME IN PRIIMEK POOBLAŠČENE OSEBE </w:t>
            </w:r>
          </w:p>
        </w:tc>
        <w:tc>
          <w:tcPr>
            <w:tcW w:w="3401" w:type="dxa"/>
            <w:shd w:val="clear" w:color="auto" w:fill="549E39" w:themeFill="accent1"/>
            <w:vAlign w:val="center"/>
          </w:tcPr>
          <w:p w14:paraId="11D38EF1" w14:textId="77777777" w:rsidR="003641E5" w:rsidRPr="008E42F9" w:rsidRDefault="003641E5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8E42F9">
              <w:rPr>
                <w:b/>
                <w:color w:val="FFFFFF" w:themeColor="background1"/>
                <w:lang w:val="sl-SI"/>
              </w:rPr>
              <w:t>PODPIS IN ŽIG</w:t>
            </w:r>
          </w:p>
        </w:tc>
      </w:tr>
      <w:tr w:rsidR="003641E5" w:rsidRPr="008E42F9" w14:paraId="091D05B2" w14:textId="77777777" w:rsidTr="00295916">
        <w:tc>
          <w:tcPr>
            <w:tcW w:w="1696" w:type="dxa"/>
          </w:tcPr>
          <w:p w14:paraId="5C3623E9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240C91F7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11486EED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  <w:p w14:paraId="22D4246F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1701" w:type="dxa"/>
          </w:tcPr>
          <w:p w14:paraId="3F8681DA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2552" w:type="dxa"/>
          </w:tcPr>
          <w:p w14:paraId="263065A2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  <w:tc>
          <w:tcPr>
            <w:tcW w:w="3401" w:type="dxa"/>
          </w:tcPr>
          <w:p w14:paraId="29B7BEBC" w14:textId="77777777" w:rsidR="003641E5" w:rsidRPr="008E42F9" w:rsidRDefault="003641E5" w:rsidP="00295916">
            <w:pPr>
              <w:jc w:val="center"/>
              <w:rPr>
                <w:lang w:val="sl-SI"/>
              </w:rPr>
            </w:pPr>
          </w:p>
        </w:tc>
      </w:tr>
    </w:tbl>
    <w:p w14:paraId="39703782" w14:textId="77777777" w:rsidR="005E0FA6" w:rsidRPr="008E42F9" w:rsidRDefault="005E0FA6" w:rsidP="003641E5">
      <w:pPr>
        <w:jc w:val="center"/>
        <w:rPr>
          <w:b/>
          <w:bCs/>
          <w:lang w:val="sl-SI"/>
        </w:rPr>
      </w:pPr>
      <w:bookmarkStart w:id="19" w:name="_Toc257882324"/>
      <w:bookmarkStart w:id="20" w:name="_Toc259533273"/>
      <w:bookmarkStart w:id="21" w:name="_Toc260661540"/>
      <w:bookmarkStart w:id="22" w:name="_Toc260661623"/>
      <w:bookmarkStart w:id="23" w:name="_Toc260661706"/>
      <w:bookmarkStart w:id="24" w:name="_Toc260661789"/>
      <w:bookmarkStart w:id="25" w:name="_Toc278796641"/>
      <w:bookmarkStart w:id="26" w:name="_Toc281221898"/>
      <w:bookmarkStart w:id="27" w:name="_Toc286928219"/>
      <w:bookmarkStart w:id="28" w:name="_Toc286928397"/>
      <w:bookmarkStart w:id="29" w:name="_Toc286928486"/>
      <w:bookmarkStart w:id="30" w:name="_Toc286990063"/>
      <w:bookmarkStart w:id="31" w:name="_Toc286990153"/>
      <w:bookmarkStart w:id="32" w:name="_Toc286990244"/>
      <w:bookmarkStart w:id="33" w:name="_Toc286990334"/>
      <w:bookmarkStart w:id="34" w:name="_Toc286990424"/>
      <w:bookmarkStart w:id="35" w:name="_Toc286990604"/>
      <w:bookmarkStart w:id="36" w:name="_Toc289012553"/>
      <w:bookmarkStart w:id="37" w:name="_Toc289012643"/>
      <w:bookmarkStart w:id="38" w:name="_Toc289012733"/>
      <w:bookmarkStart w:id="39" w:name="_Toc289012823"/>
      <w:bookmarkStart w:id="40" w:name="_Toc314578589"/>
      <w:bookmarkStart w:id="41" w:name="_Toc314579047"/>
      <w:bookmarkStart w:id="42" w:name="_Toc314579336"/>
      <w:bookmarkStart w:id="43" w:name="_Toc314638254"/>
      <w:bookmarkStart w:id="44" w:name="_Toc314638660"/>
      <w:bookmarkStart w:id="45" w:name="_Toc314638744"/>
      <w:bookmarkStart w:id="46" w:name="_Toc314650597"/>
      <w:bookmarkStart w:id="47" w:name="_Toc317171582"/>
      <w:bookmarkStart w:id="48" w:name="_Toc317175109"/>
      <w:bookmarkStart w:id="49" w:name="_Toc327347311"/>
      <w:bookmarkStart w:id="50" w:name="_Toc335394792"/>
      <w:bookmarkStart w:id="51" w:name="_Toc337027514"/>
      <w:bookmarkStart w:id="52" w:name="_Toc337029849"/>
      <w:bookmarkStart w:id="53" w:name="_Toc337131189"/>
      <w:bookmarkStart w:id="54" w:name="_Toc337131469"/>
      <w:bookmarkStart w:id="55" w:name="_Toc337633204"/>
      <w:bookmarkStart w:id="56" w:name="_Toc350867105"/>
      <w:bookmarkStart w:id="57" w:name="_Toc350867223"/>
      <w:bookmarkStart w:id="58" w:name="_Toc350867341"/>
      <w:bookmarkStart w:id="59" w:name="_Toc362597568"/>
      <w:bookmarkStart w:id="60" w:name="_Toc362597938"/>
      <w:bookmarkStart w:id="61" w:name="_Toc362598011"/>
      <w:bookmarkStart w:id="62" w:name="_Toc362598084"/>
      <w:bookmarkStart w:id="63" w:name="_Toc362598157"/>
      <w:bookmarkStart w:id="64" w:name="_Toc362598230"/>
      <w:bookmarkStart w:id="65" w:name="_Toc362598573"/>
      <w:bookmarkStart w:id="66" w:name="_Toc362598813"/>
    </w:p>
    <w:p w14:paraId="210E58C2" w14:textId="77777777" w:rsidR="005E0FA6" w:rsidRPr="008E42F9" w:rsidRDefault="003641E5" w:rsidP="003641E5">
      <w:pPr>
        <w:jc w:val="center"/>
        <w:rPr>
          <w:bCs/>
          <w:i/>
          <w:color w:val="549E39" w:themeColor="accent1"/>
          <w:sz w:val="16"/>
          <w:szCs w:val="16"/>
          <w:lang w:val="sl-SI"/>
        </w:rPr>
      </w:pPr>
      <w:r w:rsidRPr="008E42F9">
        <w:rPr>
          <w:bCs/>
          <w:i/>
          <w:color w:val="549E39" w:themeColor="accent1"/>
          <w:sz w:val="16"/>
          <w:szCs w:val="16"/>
          <w:lang w:val="sl-SI"/>
        </w:rPr>
        <w:t>V primeru</w:t>
      </w:r>
      <w:r w:rsidR="00AA42FD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da </w:t>
      </w:r>
      <w:r w:rsidR="003A1F57" w:rsidRPr="008E42F9">
        <w:rPr>
          <w:bCs/>
          <w:i/>
          <w:color w:val="549E39" w:themeColor="accent1"/>
          <w:sz w:val="16"/>
          <w:szCs w:val="16"/>
          <w:lang w:val="sl-SI"/>
        </w:rPr>
        <w:t>ponudnik</w:t>
      </w:r>
      <w:r w:rsidR="005D5418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</w:t>
      </w:r>
      <w:r w:rsidRPr="008E42F9">
        <w:rPr>
          <w:bCs/>
          <w:i/>
          <w:color w:val="549E39" w:themeColor="accent1"/>
          <w:sz w:val="16"/>
          <w:szCs w:val="16"/>
          <w:lang w:val="sl-SI"/>
        </w:rPr>
        <w:t>potrebuje več obrazcev, jih lahko razmnoži.</w:t>
      </w:r>
    </w:p>
    <w:p w14:paraId="58FDDA43" w14:textId="7CB4585C" w:rsidR="007A1B19" w:rsidRPr="00731675" w:rsidRDefault="00A646B7" w:rsidP="00731675">
      <w:pPr>
        <w:jc w:val="center"/>
        <w:rPr>
          <w:bCs/>
          <w:i/>
          <w:color w:val="549E39" w:themeColor="accent1"/>
          <w:sz w:val="16"/>
          <w:szCs w:val="16"/>
          <w:lang w:val="sl-SI"/>
        </w:rPr>
      </w:pPr>
      <w:r w:rsidRPr="008E42F9">
        <w:rPr>
          <w:bCs/>
          <w:i/>
          <w:color w:val="549E39" w:themeColor="accent1"/>
          <w:sz w:val="16"/>
          <w:szCs w:val="16"/>
          <w:lang w:val="sl-SI"/>
        </w:rPr>
        <w:t>V primeru ponudbe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v kateri ponudnik nastopa s partnerji in/ali podizvajalci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>,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 je potrebno navedeno pooblastilo predložiti tudi za </w:t>
      </w:r>
      <w:r w:rsidR="009214D4" w:rsidRPr="008E42F9">
        <w:rPr>
          <w:bCs/>
          <w:i/>
          <w:color w:val="549E39" w:themeColor="accent1"/>
          <w:sz w:val="16"/>
          <w:szCs w:val="16"/>
          <w:lang w:val="sl-SI"/>
        </w:rPr>
        <w:t xml:space="preserve">vse </w:t>
      </w:r>
      <w:r w:rsidR="00EB5D7B" w:rsidRPr="008E42F9">
        <w:rPr>
          <w:bCs/>
          <w:i/>
          <w:color w:val="549E39" w:themeColor="accent1"/>
          <w:sz w:val="16"/>
          <w:szCs w:val="16"/>
          <w:lang w:val="sl-SI"/>
        </w:rPr>
        <w:t>partnerje in podizvajalce</w:t>
      </w:r>
      <w:bookmarkStart w:id="67" w:name="_Toc525289361"/>
      <w:bookmarkStart w:id="68" w:name="_Toc52528936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sectPr w:rsidR="007A1B19" w:rsidRPr="00731675" w:rsidSect="00A643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0DD7A" w14:textId="77777777" w:rsidR="002C27F9" w:rsidRDefault="002C27F9" w:rsidP="006364E5">
      <w:pPr>
        <w:spacing w:after="0" w:line="240" w:lineRule="auto"/>
      </w:pPr>
      <w:r>
        <w:separator/>
      </w:r>
    </w:p>
  </w:endnote>
  <w:endnote w:type="continuationSeparator" w:id="0">
    <w:p w14:paraId="7A5E5921" w14:textId="77777777" w:rsidR="002C27F9" w:rsidRDefault="002C27F9" w:rsidP="0063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08750" w14:textId="77777777" w:rsidR="004A1A01" w:rsidRDefault="004A1A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35203" w14:textId="77777777" w:rsidR="002E3156" w:rsidRPr="00782E64" w:rsidRDefault="002E3156" w:rsidP="00782E64">
    <w:pPr>
      <w:pStyle w:val="Noga"/>
      <w:jc w:val="center"/>
      <w:rPr>
        <w:color w:val="549E39" w:themeColor="accent1"/>
      </w:rPr>
    </w:pPr>
    <w:r w:rsidRPr="00782E64">
      <w:rPr>
        <w:color w:val="549E39" w:themeColor="accent1"/>
        <w:lang w:val="sl-SI"/>
      </w:rPr>
      <w:t xml:space="preserve">IZVAJANJE </w:t>
    </w:r>
    <w:r>
      <w:rPr>
        <w:color w:val="549E39" w:themeColor="accent1"/>
        <w:lang w:val="sl-SI"/>
      </w:rPr>
      <w:t>KONZULTANTSKIH</w:t>
    </w:r>
    <w:r w:rsidRPr="00782E64">
      <w:rPr>
        <w:color w:val="549E39" w:themeColor="accent1"/>
        <w:lang w:val="sl-SI"/>
      </w:rPr>
      <w:t xml:space="preserve"> STORITEV PRI PRIPRAVI PROSTORSKEGA AKTA ZA OBMOČJE CESTNE NAVEZAVE ZASAVJA NA AVTOCESTO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04246" w14:textId="13E0D00F" w:rsidR="002A5702" w:rsidRPr="002A5702" w:rsidRDefault="004A1A01">
    <w:pPr>
      <w:pStyle w:val="Noga"/>
      <w:rPr>
        <w:lang w:val="sl-SI"/>
      </w:rPr>
    </w:pPr>
    <w:r>
      <w:rPr>
        <w:lang w:val="sl-SI"/>
      </w:rPr>
      <w:t>016/2021</w:t>
    </w:r>
    <w:r w:rsidR="00B91BC4" w:rsidRPr="00B91BC4">
      <w:rPr>
        <w:lang w:val="sl-SI"/>
      </w:rPr>
      <w:t>-2</w:t>
    </w:r>
    <w:r w:rsidR="00731675" w:rsidRPr="00B91BC4">
      <w:rPr>
        <w:lang w:val="sl-SI"/>
      </w:rPr>
      <w:t xml:space="preserve"> </w:t>
    </w:r>
    <w:r w:rsidR="001B62B8" w:rsidRPr="00B91BC4">
      <w:rPr>
        <w:lang w:val="sl-SI"/>
      </w:rPr>
      <w:t>Dobava</w:t>
    </w:r>
    <w:r w:rsidR="001B62B8" w:rsidRPr="001B62B8">
      <w:rPr>
        <w:lang w:val="sl-SI"/>
      </w:rPr>
      <w:t xml:space="preserve"> in izdelava nadgradnje za gasilsko vozilo </w:t>
    </w:r>
    <w:r w:rsidR="007532F8">
      <w:rPr>
        <w:lang w:val="sl-SI"/>
      </w:rPr>
      <w:t>GVV-1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BB5D1" w14:textId="77777777" w:rsidR="002C27F9" w:rsidRDefault="002C27F9" w:rsidP="006364E5">
      <w:pPr>
        <w:spacing w:after="0" w:line="240" w:lineRule="auto"/>
      </w:pPr>
      <w:r>
        <w:separator/>
      </w:r>
    </w:p>
  </w:footnote>
  <w:footnote w:type="continuationSeparator" w:id="0">
    <w:p w14:paraId="3B69C15E" w14:textId="77777777" w:rsidR="002C27F9" w:rsidRDefault="002C27F9" w:rsidP="0063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21DBA" w14:textId="77777777" w:rsidR="002E3156" w:rsidRDefault="004A1A01">
    <w:pPr>
      <w:pStyle w:val="Glava"/>
    </w:pPr>
    <w:r>
      <w:rPr>
        <w:noProof/>
      </w:rPr>
      <w:pict w14:anchorId="4CBAA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615438" o:spid="_x0000_s2056" type="#_x0000_t136" style="position:absolute;margin-left:0;margin-top:0;width:505.15pt;height:154.65pt;rotation:315;z-index:-251656192;mso-position-horizontal:center;mso-position-horizontal-relative:margin;mso-position-vertical:center;mso-position-vertical-relative:margin" o:allowincell="f" fillcolor="#549e39 [3204]" stroked="f">
          <v:fill opacity=".5"/>
          <v:textpath style="font-family:&quot;Trebuchet MS&quot;;font-size:1pt" string="OSNUT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5AF22" w14:textId="56D57D5A" w:rsidR="002E3156" w:rsidRPr="00C9207C" w:rsidRDefault="002E3156" w:rsidP="00D00476">
    <w:pPr>
      <w:pStyle w:val="Intenzivencitat"/>
      <w:ind w:left="0"/>
      <w:jc w:val="left"/>
      <w:rPr>
        <w:rFonts w:asciiTheme="minorHAnsi" w:hAnsiTheme="minorHAnsi"/>
        <w:lang w:val="sl-SI"/>
      </w:rPr>
    </w:pPr>
    <w:bookmarkStart w:id="69" w:name="_Hlk509917069"/>
    <w:bookmarkStart w:id="70" w:name="_Hlk509917070"/>
    <w:r>
      <w:rPr>
        <w:rFonts w:ascii="Arial" w:hAnsi="Arial" w:cs="Arial"/>
        <w:noProof/>
        <w:sz w:val="20"/>
        <w:szCs w:val="20"/>
        <w:lang w:val="sl-SI" w:eastAsia="sl-SI"/>
      </w:rPr>
      <w:drawing>
        <wp:inline distT="0" distB="0" distL="0" distR="0" wp14:anchorId="2F6DAE66" wp14:editId="1DC83DEC">
          <wp:extent cx="540000" cy="540000"/>
          <wp:effectExtent l="0" t="0" r="0" b="0"/>
          <wp:docPr id="19" name="Slika 19" descr="Slikovni rezultat za občina trbovlje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ovni rezultat za občina trbovlje 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Theme="minorEastAsia" w:hAnsi="Arial" w:cs="Arial"/>
        <w:color w:val="FFFFFF"/>
        <w:sz w:val="20"/>
        <w:szCs w:val="20"/>
      </w:rPr>
      <w:t xml:space="preserve">          </w: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F656B0" wp14:editId="63FC0840">
              <wp:simplePos x="0" y="0"/>
              <wp:positionH relativeFrom="column">
                <wp:posOffset>6071870</wp:posOffset>
              </wp:positionH>
              <wp:positionV relativeFrom="paragraph">
                <wp:posOffset>231140</wp:posOffset>
              </wp:positionV>
              <wp:extent cx="1471930" cy="1023620"/>
              <wp:effectExtent l="0" t="0" r="0" b="5080"/>
              <wp:wrapNone/>
              <wp:docPr id="54" name="Pravokotnik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1930" cy="1023620"/>
                      </a:xfrm>
                      <a:prstGeom prst="rect">
                        <a:avLst/>
                      </a:prstGeom>
                      <a:blipFill>
                        <a:blip r:embed="rId2"/>
                        <a:stretch>
                          <a:fillRect/>
                        </a:stretch>
                      </a:blip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8684FF" id="Pravokotnik 171" o:spid="_x0000_s1026" style="position:absolute;margin-left:478.1pt;margin-top:18.2pt;width:115.9pt;height: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" strokecolor="white [3212]" strokeweight="1.5pt">
              <v:fill r:id="rId3" o:title="" recolor="t" rotate="t" type="frame"/>
              <v:stroke endcap="round"/>
              <v:path arrowok="t"/>
            </v:rect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042F6E0" wp14:editId="1405BD3A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13970" t="12065" r="0" b="11430"/>
              <wp:wrapNone/>
              <wp:docPr id="48" name="Skupin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g:grpSp>
                      <wpg:cNvPr id="49" name="Skupina 1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" cy="10241"/>
                          <a:chOff x="0" y="0"/>
                          <a:chExt cx="17007" cy="10241"/>
                        </a:xfrm>
                      </wpg:grpSpPr>
                      <wps:wsp>
                        <wps:cNvPr id="50" name="Pravokotnik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" cy="1024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" cy="10149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Pravokotnik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" cy="10241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53" name="Polje z besedilom 15"/>
                      <wps:cNvSpPr txBox="1">
                        <a:spLocks noChangeArrowheads="1"/>
                      </wps:cNvSpPr>
                      <wps:spPr bwMode="auto">
                        <a:xfrm>
                          <a:off x="10326" y="95"/>
                          <a:ext cx="4381" cy="3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9C8F" w14:textId="384B56CD" w:rsidR="002E3156" w:rsidRDefault="002E3156" w:rsidP="00E053E2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847EF"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042F6E0" id="Skupina 10" o:spid="_x0000_s1026" style="position:absolute;margin-left:82.7pt;margin-top:0;width:133.9pt;height:80.65pt;z-index:25165619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">
              <v:group id="Skupina 11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<v:rect id="Pravokotnik 12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" fillcolor="white [3212]" stroked="f" strokeweight="1.5pt">
                  <v:fill opacity="0"/>
                  <v:stroke endcap="round"/>
                </v:rect>
                <v:shape id="Pravokotnik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,0;14632,10154;6384,4083;0,0" o:connectangles="0,0,0,0,0"/>
                </v:shape>
                <v:rect id="Pravokotnik 14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" strokecolor="white [3212]" strokeweight="1.5pt">
                  <v:fill r:id="rId3" o:title="" recolor="t" rotate="t" type="frame"/>
                  <v:stroke endcap="round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15" o:spid="_x0000_s1031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" filled="f" stroked="f" strokeweight=".5pt">
                <v:textbox inset=",7.2pt,,7.2pt">
                  <w:txbxContent>
                    <w:p w14:paraId="1AE69C8F" w14:textId="384B56CD" w:rsidR="002E3156" w:rsidRDefault="002E3156" w:rsidP="00E053E2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C847EF"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3B392958" wp14:editId="1AF3F58E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13970" t="12065" r="0" b="11430"/>
              <wp:wrapNone/>
              <wp:docPr id="42" name="Skupina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g:grpSp>
                      <wpg:cNvPr id="43" name="Skupina 168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" cy="10241"/>
                          <a:chOff x="0" y="0"/>
                          <a:chExt cx="17007" cy="10241"/>
                        </a:xfrm>
                      </wpg:grpSpPr>
                      <wps:wsp>
                        <wps:cNvPr id="44" name="Pravokotnik 1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" cy="1024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" cy="10149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Pravokotnik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" cy="10241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47" name="Polje z besedilom 172"/>
                      <wps:cNvSpPr txBox="1">
                        <a:spLocks noChangeArrowheads="1"/>
                      </wps:cNvSpPr>
                      <wps:spPr bwMode="auto">
                        <a:xfrm>
                          <a:off x="10326" y="95"/>
                          <a:ext cx="4381" cy="3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AF870" w14:textId="6BC7AF8B" w:rsidR="002E3156" w:rsidRDefault="002E3156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847EF"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392958" id="Skupina 167" o:spid="_x0000_s1032" style="position:absolute;margin-left:82.7pt;margin-top:0;width:133.9pt;height:80.65pt;z-index:251655168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">
              <v:group id="Skupina 168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rect id="Pravokotnik 169" o:spid="_x0000_s1034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" fillcolor="white [3212]" stroked="f" strokeweight="1.5pt">
                  <v:fill opacity="0"/>
                  <v:stroke endcap="round"/>
                </v:rect>
                <v:shape id="Pravokotnik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,0;14632,10154;6384,4083;0,0" o:connectangles="0,0,0,0,0"/>
                </v:shape>
                <v:rect id="Pravokotnik 171" o:spid="_x0000_s1036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" strokecolor="white [3212]" strokeweight="1.5pt">
                  <v:fill r:id="rId3" o:title="" recolor="t" rotate="t" type="frame"/>
                  <v:stroke endcap="round"/>
                </v:rect>
              </v:group>
              <v:shape id="Polje z besedilom 172" o:spid="_x0000_s1037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" filled="f" stroked="f" strokeweight=".5pt">
                <v:textbox inset=",7.2pt,,7.2pt">
                  <w:txbxContent>
                    <w:p w14:paraId="4F1AF870" w14:textId="6BC7AF8B" w:rsidR="002E3156" w:rsidRDefault="002E3156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C847EF"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bookmarkEnd w:id="69"/>
    <w:bookmarkEnd w:id="70"/>
    <w:r>
      <w:rPr>
        <w:rFonts w:ascii="Arial" w:eastAsiaTheme="minorEastAsia" w:hAnsi="Arial" w:cs="Arial"/>
        <w:color w:val="FFFFFF"/>
        <w:sz w:val="20"/>
        <w:szCs w:val="20"/>
      </w:rPr>
      <w:tab/>
    </w:r>
    <w:r>
      <w:rPr>
        <w:rFonts w:ascii="Arial" w:eastAsiaTheme="minorEastAsia" w:hAnsi="Arial" w:cs="Arial"/>
        <w:color w:val="FFFFFF"/>
        <w:sz w:val="20"/>
        <w:szCs w:val="20"/>
        <w:lang w:val="en"/>
      </w:rPr>
      <w:t xml:space="preserve">          </w:t>
    </w: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20013C" wp14:editId="12DC1A90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9525" t="12065" r="4445" b="11430"/>
              <wp:wrapNone/>
              <wp:docPr id="36" name="Skupin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84" cy="1024128"/>
                      </a:xfrm>
                    </wpg:grpSpPr>
                    <wpg:grpSp>
                      <wpg:cNvPr id="37" name="Skupina 1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8" name="Pravokotnik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Pravokotnik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 cmpd="sng" algn="ctr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41" name="Polje z besedilom 15"/>
                      <wps:cNvSpPr txBox="1">
                        <a:spLocks noChangeArrowheads="1"/>
                      </wps:cNvSpPr>
                      <wps:spPr bwMode="auto"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5E52E" w14:textId="18A012E1" w:rsidR="002E3156" w:rsidRDefault="002E3156" w:rsidP="00D00476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847EF"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20013C" id="_x0000_s1038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">
              <v:group id="Skupina 11" o:spid="_x0000_s103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avokotnik 12" o:spid="_x0000_s104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" fillcolor="white [3212]" stroked="f" strokeweight="1.5pt">
                  <v:fill opacity="0"/>
                  <v:stroke endcap="round"/>
                </v:rect>
                <v:shape id="Pravokotnik 12" o:spid="_x0000_s104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58,0;1463258,1015487;638459,408303;0,0" o:connectangles="0,0,0,0,0"/>
                </v:shape>
                <v:rect id="Pravokotnik 14" o:spid="_x0000_s1042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" strokecolor="white [3212]" strokeweight="1.5pt">
                  <v:fill r:id="rId3" o:title="" recolor="t" rotate="t" type="frame"/>
                  <v:stroke endcap="round"/>
                </v:rect>
              </v:group>
              <v:shape id="Polje z besedilom 15" o:spid="_x0000_s1043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" filled="f" stroked="f" strokeweight=".5pt">
                <v:textbox inset=",7.2pt,,7.2pt">
                  <w:txbxContent>
                    <w:p w14:paraId="67A5E52E" w14:textId="18A012E1" w:rsidR="002E3156" w:rsidRDefault="002E3156" w:rsidP="00D00476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C847EF"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0F3CFE5" wp14:editId="447B45E7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530" cy="1024255"/>
              <wp:effectExtent l="9525" t="12065" r="4445" b="11430"/>
              <wp:wrapNone/>
              <wp:docPr id="24" name="Skupina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84" cy="1024128"/>
                      </a:xfrm>
                    </wpg:grpSpPr>
                    <wpg:grpSp>
                      <wpg:cNvPr id="25" name="Skupina 168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26" name="Pravokotnik 1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Pravokotnik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T0" fmla="*/ 0 w 1462822"/>
                              <a:gd name="T1" fmla="*/ 0 h 1014481"/>
                              <a:gd name="T2" fmla="*/ 1463040 w 1462822"/>
                              <a:gd name="T3" fmla="*/ 0 h 1014481"/>
                              <a:gd name="T4" fmla="*/ 1463040 w 1462822"/>
                              <a:gd name="T5" fmla="*/ 1014984 h 1014481"/>
                              <a:gd name="T6" fmla="*/ 638364 w 1462822"/>
                              <a:gd name="T7" fmla="*/ 408101 h 1014481"/>
                              <a:gd name="T8" fmla="*/ 0 w 1462822"/>
                              <a:gd name="T9" fmla="*/ 0 h 101448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 cap="rnd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Pravokotnik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"/>
                            <a:srcRect/>
                            <a:stretch>
                              <a:fillRect/>
                            </a:stretch>
                          </a:blipFill>
                          <a:ln w="19050" cap="rnd" cmpd="sng" algn="ctr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35" name="Polje z besedilom 172"/>
                      <wps:cNvSpPr txBox="1">
                        <a:spLocks noChangeArrowheads="1"/>
                      </wps:cNvSpPr>
                      <wps:spPr bwMode="auto"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4AE1A" w14:textId="5418FF1F" w:rsidR="002E3156" w:rsidRDefault="002E3156" w:rsidP="00D00476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847EF" w:rsidRPr="00C847EF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F3CFE5" id="_x0000_s1044" style="position:absolute;margin-left:82.7pt;margin-top:0;width:133.9pt;height:80.65pt;z-index:251658240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">
              <v:group id="Skupina 168" o:spid="_x0000_s104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Pravokotnik 169" o:spid="_x0000_s104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" fillcolor="white [3212]" stroked="f" strokeweight="1.5pt">
                  <v:fill opacity="0"/>
                  <v:stroke endcap="round"/>
                </v:rect>
                <v:shape id="Pravokotnik 12" o:spid="_x0000_s104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" path="m,l1462822,r,1014481l638269,407899,,xe" fillcolor="#549e39 [3204]" stroked="f" strokeweight="1.5pt">
                  <v:stroke endcap="round"/>
                  <v:path arrowok="t" o:connecttype="custom" o:connectlocs="0,0;1463258,0;1463258,1015487;638459,408303;0,0" o:connectangles="0,0,0,0,0"/>
                </v:shape>
                <v:rect id="Pravokotnik 171" o:spid="_x0000_s1048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" strokecolor="white [3212]" strokeweight="1.5pt">
                  <v:fill r:id="rId3" o:title="" recolor="t" rotate="t" type="frame"/>
                  <v:stroke endcap="round"/>
                </v:rect>
              </v:group>
              <v:shape id="Polje z besedilom 172" o:spid="_x0000_s1049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" filled="f" stroked="f" strokeweight=".5pt">
                <v:textbox inset=",7.2pt,,7.2pt">
                  <w:txbxContent>
                    <w:p w14:paraId="17E4AE1A" w14:textId="5418FF1F" w:rsidR="002E3156" w:rsidRDefault="002E3156" w:rsidP="00D00476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C847EF" w:rsidRPr="00C847EF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0507F" w14:textId="3405D348" w:rsidR="00B7057B" w:rsidRPr="00B7057B" w:rsidRDefault="00B7057B">
    <w:pPr>
      <w:pStyle w:val="Glava"/>
      <w:rPr>
        <w:lang w:val="sl-SI"/>
      </w:rPr>
    </w:pPr>
    <w:r>
      <w:rPr>
        <w:lang w:val="sl-SI"/>
      </w:rPr>
      <w:t>Obrazec »Pooblastilo za pridobitev potrdil iz uradnih evidenc«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26725"/>
    <w:multiLevelType w:val="hybridMultilevel"/>
    <w:tmpl w:val="A06AA03E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A66602"/>
    <w:multiLevelType w:val="hybridMultilevel"/>
    <w:tmpl w:val="3FE6E55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040D5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F27C78"/>
    <w:multiLevelType w:val="hybridMultilevel"/>
    <w:tmpl w:val="D59AFD0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030846"/>
    <w:multiLevelType w:val="hybridMultilevel"/>
    <w:tmpl w:val="138054A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7A4DE6"/>
    <w:multiLevelType w:val="hybridMultilevel"/>
    <w:tmpl w:val="62AE34E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47792"/>
    <w:multiLevelType w:val="hybridMultilevel"/>
    <w:tmpl w:val="DF2A137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5A35A8"/>
    <w:multiLevelType w:val="hybridMultilevel"/>
    <w:tmpl w:val="24C26E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C3C85"/>
    <w:multiLevelType w:val="hybridMultilevel"/>
    <w:tmpl w:val="E248765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63666"/>
    <w:multiLevelType w:val="hybridMultilevel"/>
    <w:tmpl w:val="6CC07D3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AA51F0"/>
    <w:multiLevelType w:val="hybridMultilevel"/>
    <w:tmpl w:val="43E4FD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02A66"/>
    <w:multiLevelType w:val="hybridMultilevel"/>
    <w:tmpl w:val="67DCBAD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D197089"/>
    <w:multiLevelType w:val="hybridMultilevel"/>
    <w:tmpl w:val="5F3AA698"/>
    <w:lvl w:ilvl="0" w:tplc="92DC6A6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0785B5D"/>
    <w:multiLevelType w:val="hybridMultilevel"/>
    <w:tmpl w:val="A93611AC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A51EE"/>
    <w:multiLevelType w:val="hybridMultilevel"/>
    <w:tmpl w:val="CA98E4A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E43E98"/>
    <w:multiLevelType w:val="hybridMultilevel"/>
    <w:tmpl w:val="18BAFECE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E0091"/>
    <w:multiLevelType w:val="hybridMultilevel"/>
    <w:tmpl w:val="D87A7A0A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557E5"/>
    <w:multiLevelType w:val="hybridMultilevel"/>
    <w:tmpl w:val="7C28972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955BC"/>
    <w:multiLevelType w:val="hybridMultilevel"/>
    <w:tmpl w:val="3540660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D2719"/>
    <w:multiLevelType w:val="hybridMultilevel"/>
    <w:tmpl w:val="5EAAF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A14C7"/>
    <w:multiLevelType w:val="hybridMultilevel"/>
    <w:tmpl w:val="8ADE087A"/>
    <w:lvl w:ilvl="0" w:tplc="4B4891A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8" w:hanging="360"/>
      </w:pPr>
    </w:lvl>
    <w:lvl w:ilvl="2" w:tplc="0424001B" w:tentative="1">
      <w:start w:val="1"/>
      <w:numFmt w:val="lowerRoman"/>
      <w:lvlText w:val="%3."/>
      <w:lvlJc w:val="right"/>
      <w:pPr>
        <w:ind w:left="3218" w:hanging="180"/>
      </w:pPr>
    </w:lvl>
    <w:lvl w:ilvl="3" w:tplc="0424000F" w:tentative="1">
      <w:start w:val="1"/>
      <w:numFmt w:val="decimal"/>
      <w:lvlText w:val="%4."/>
      <w:lvlJc w:val="left"/>
      <w:pPr>
        <w:ind w:left="3938" w:hanging="360"/>
      </w:pPr>
    </w:lvl>
    <w:lvl w:ilvl="4" w:tplc="04240019" w:tentative="1">
      <w:start w:val="1"/>
      <w:numFmt w:val="lowerLetter"/>
      <w:lvlText w:val="%5."/>
      <w:lvlJc w:val="left"/>
      <w:pPr>
        <w:ind w:left="4658" w:hanging="360"/>
      </w:pPr>
    </w:lvl>
    <w:lvl w:ilvl="5" w:tplc="0424001B" w:tentative="1">
      <w:start w:val="1"/>
      <w:numFmt w:val="lowerRoman"/>
      <w:lvlText w:val="%6."/>
      <w:lvlJc w:val="right"/>
      <w:pPr>
        <w:ind w:left="5378" w:hanging="180"/>
      </w:pPr>
    </w:lvl>
    <w:lvl w:ilvl="6" w:tplc="0424000F" w:tentative="1">
      <w:start w:val="1"/>
      <w:numFmt w:val="decimal"/>
      <w:lvlText w:val="%7."/>
      <w:lvlJc w:val="left"/>
      <w:pPr>
        <w:ind w:left="6098" w:hanging="360"/>
      </w:pPr>
    </w:lvl>
    <w:lvl w:ilvl="7" w:tplc="04240019" w:tentative="1">
      <w:start w:val="1"/>
      <w:numFmt w:val="lowerLetter"/>
      <w:lvlText w:val="%8."/>
      <w:lvlJc w:val="left"/>
      <w:pPr>
        <w:ind w:left="6818" w:hanging="360"/>
      </w:pPr>
    </w:lvl>
    <w:lvl w:ilvl="8" w:tplc="042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457B3155"/>
    <w:multiLevelType w:val="hybridMultilevel"/>
    <w:tmpl w:val="C610D214"/>
    <w:lvl w:ilvl="0" w:tplc="59D0EC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B5A40"/>
    <w:multiLevelType w:val="hybridMultilevel"/>
    <w:tmpl w:val="C658DC08"/>
    <w:lvl w:ilvl="0" w:tplc="F72CF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D15018"/>
    <w:multiLevelType w:val="hybridMultilevel"/>
    <w:tmpl w:val="C8B0B7C6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06C120B"/>
    <w:multiLevelType w:val="hybridMultilevel"/>
    <w:tmpl w:val="D51AFFFA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23E666A"/>
    <w:multiLevelType w:val="hybridMultilevel"/>
    <w:tmpl w:val="7F02CE4A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DC5B34"/>
    <w:multiLevelType w:val="hybridMultilevel"/>
    <w:tmpl w:val="30BE43B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0371EE"/>
    <w:multiLevelType w:val="hybridMultilevel"/>
    <w:tmpl w:val="1104489E"/>
    <w:lvl w:ilvl="0" w:tplc="D1067CF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CA727C"/>
    <w:multiLevelType w:val="hybridMultilevel"/>
    <w:tmpl w:val="9C1E9642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96777B"/>
    <w:multiLevelType w:val="hybridMultilevel"/>
    <w:tmpl w:val="E248765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47744"/>
    <w:multiLevelType w:val="hybridMultilevel"/>
    <w:tmpl w:val="6DDAB6C4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0A2785"/>
    <w:multiLevelType w:val="hybridMultilevel"/>
    <w:tmpl w:val="A008FD94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C707F1"/>
    <w:multiLevelType w:val="hybridMultilevel"/>
    <w:tmpl w:val="993AB9AA"/>
    <w:lvl w:ilvl="0" w:tplc="DCF8ACCA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97E10"/>
    <w:multiLevelType w:val="hybridMultilevel"/>
    <w:tmpl w:val="2AA2E310"/>
    <w:lvl w:ilvl="0" w:tplc="0C2AEFA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B34A0B"/>
    <w:multiLevelType w:val="hybridMultilevel"/>
    <w:tmpl w:val="919EEBE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42A01"/>
    <w:multiLevelType w:val="hybridMultilevel"/>
    <w:tmpl w:val="86062090"/>
    <w:lvl w:ilvl="0" w:tplc="C1B259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A272701"/>
    <w:multiLevelType w:val="hybridMultilevel"/>
    <w:tmpl w:val="720CA1E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B74A4C"/>
    <w:multiLevelType w:val="hybridMultilevel"/>
    <w:tmpl w:val="0A9E8C24"/>
    <w:lvl w:ilvl="0" w:tplc="0C2AEFA6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B3E690B"/>
    <w:multiLevelType w:val="hybridMultilevel"/>
    <w:tmpl w:val="0BAAECBC"/>
    <w:lvl w:ilvl="0" w:tplc="870A03F0">
      <w:start w:val="1"/>
      <w:numFmt w:val="bullet"/>
      <w:pStyle w:val="Alineja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3E756F"/>
    <w:multiLevelType w:val="hybridMultilevel"/>
    <w:tmpl w:val="EA8A77DE"/>
    <w:lvl w:ilvl="0" w:tplc="B0205D1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AB2F9F"/>
    <w:multiLevelType w:val="hybridMultilevel"/>
    <w:tmpl w:val="34AAE29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76537"/>
    <w:multiLevelType w:val="hybridMultilevel"/>
    <w:tmpl w:val="9A32E0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A787E"/>
    <w:multiLevelType w:val="hybridMultilevel"/>
    <w:tmpl w:val="8A602C4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35E2278"/>
    <w:multiLevelType w:val="hybridMultilevel"/>
    <w:tmpl w:val="206A0AE2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AC0EBC"/>
    <w:multiLevelType w:val="hybridMultilevel"/>
    <w:tmpl w:val="DDD2483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A1498E"/>
    <w:multiLevelType w:val="hybridMultilevel"/>
    <w:tmpl w:val="1BCCE9A0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4E66EE14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F3C470AE">
      <w:start w:val="1"/>
      <w:numFmt w:val="bullet"/>
      <w:lvlText w:val=""/>
      <w:lvlJc w:val="left"/>
      <w:pPr>
        <w:ind w:left="2803" w:hanging="360"/>
      </w:pPr>
      <w:rPr>
        <w:rFonts w:ascii="Wingdings" w:hAnsi="Wingdings" w:cs="Wingdings" w:hint="default"/>
      </w:rPr>
    </w:lvl>
    <w:lvl w:ilvl="3" w:tplc="1DE4F84A">
      <w:start w:val="1"/>
      <w:numFmt w:val="bullet"/>
      <w:lvlText w:val=""/>
      <w:lvlJc w:val="left"/>
      <w:pPr>
        <w:ind w:left="3523" w:hanging="360"/>
      </w:pPr>
      <w:rPr>
        <w:rFonts w:ascii="Symbol" w:hAnsi="Symbol" w:cs="Symbol" w:hint="default"/>
      </w:rPr>
    </w:lvl>
    <w:lvl w:ilvl="4" w:tplc="BF7C6D40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B420C58C">
      <w:start w:val="1"/>
      <w:numFmt w:val="bullet"/>
      <w:lvlText w:val=""/>
      <w:lvlJc w:val="left"/>
      <w:pPr>
        <w:ind w:left="4963" w:hanging="360"/>
      </w:pPr>
      <w:rPr>
        <w:rFonts w:ascii="Wingdings" w:hAnsi="Wingdings" w:cs="Wingdings" w:hint="default"/>
      </w:rPr>
    </w:lvl>
    <w:lvl w:ilvl="6" w:tplc="126E6020">
      <w:start w:val="1"/>
      <w:numFmt w:val="bullet"/>
      <w:lvlText w:val=""/>
      <w:lvlJc w:val="left"/>
      <w:pPr>
        <w:ind w:left="5683" w:hanging="360"/>
      </w:pPr>
      <w:rPr>
        <w:rFonts w:ascii="Symbol" w:hAnsi="Symbol" w:cs="Symbol" w:hint="default"/>
      </w:rPr>
    </w:lvl>
    <w:lvl w:ilvl="7" w:tplc="157E05E4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7018C038">
      <w:start w:val="1"/>
      <w:numFmt w:val="bullet"/>
      <w:lvlText w:val=""/>
      <w:lvlJc w:val="left"/>
      <w:pPr>
        <w:ind w:left="7123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F59411D"/>
    <w:multiLevelType w:val="hybridMultilevel"/>
    <w:tmpl w:val="6D74763E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42"/>
  </w:num>
  <w:num w:numId="5">
    <w:abstractNumId w:val="35"/>
  </w:num>
  <w:num w:numId="6">
    <w:abstractNumId w:val="40"/>
  </w:num>
  <w:num w:numId="7">
    <w:abstractNumId w:val="10"/>
  </w:num>
  <w:num w:numId="8">
    <w:abstractNumId w:val="13"/>
  </w:num>
  <w:num w:numId="9">
    <w:abstractNumId w:val="5"/>
  </w:num>
  <w:num w:numId="10">
    <w:abstractNumId w:val="6"/>
  </w:num>
  <w:num w:numId="11">
    <w:abstractNumId w:val="1"/>
  </w:num>
  <w:num w:numId="12">
    <w:abstractNumId w:val="36"/>
  </w:num>
  <w:num w:numId="13">
    <w:abstractNumId w:val="4"/>
  </w:num>
  <w:num w:numId="14">
    <w:abstractNumId w:val="30"/>
  </w:num>
  <w:num w:numId="15">
    <w:abstractNumId w:val="9"/>
  </w:num>
  <w:num w:numId="16">
    <w:abstractNumId w:val="44"/>
  </w:num>
  <w:num w:numId="17">
    <w:abstractNumId w:val="3"/>
  </w:num>
  <w:num w:numId="18">
    <w:abstractNumId w:val="32"/>
  </w:num>
  <w:num w:numId="19">
    <w:abstractNumId w:val="46"/>
  </w:num>
  <w:num w:numId="20">
    <w:abstractNumId w:val="26"/>
  </w:num>
  <w:num w:numId="21">
    <w:abstractNumId w:val="0"/>
  </w:num>
  <w:num w:numId="22">
    <w:abstractNumId w:val="33"/>
  </w:num>
  <w:num w:numId="23">
    <w:abstractNumId w:val="11"/>
  </w:num>
  <w:num w:numId="24">
    <w:abstractNumId w:val="47"/>
  </w:num>
  <w:num w:numId="25">
    <w:abstractNumId w:val="27"/>
  </w:num>
  <w:num w:numId="26">
    <w:abstractNumId w:val="25"/>
  </w:num>
  <w:num w:numId="27">
    <w:abstractNumId w:val="14"/>
  </w:num>
  <w:num w:numId="28">
    <w:abstractNumId w:val="45"/>
  </w:num>
  <w:num w:numId="29">
    <w:abstractNumId w:val="18"/>
  </w:num>
  <w:num w:numId="30">
    <w:abstractNumId w:val="39"/>
  </w:num>
  <w:num w:numId="31">
    <w:abstractNumId w:val="38"/>
  </w:num>
  <w:num w:numId="32">
    <w:abstractNumId w:val="7"/>
  </w:num>
  <w:num w:numId="33">
    <w:abstractNumId w:val="16"/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43"/>
  </w:num>
  <w:num w:numId="37">
    <w:abstractNumId w:val="31"/>
  </w:num>
  <w:num w:numId="38">
    <w:abstractNumId w:val="8"/>
  </w:num>
  <w:num w:numId="39">
    <w:abstractNumId w:val="28"/>
  </w:num>
  <w:num w:numId="40">
    <w:abstractNumId w:val="48"/>
  </w:num>
  <w:num w:numId="41">
    <w:abstractNumId w:val="24"/>
  </w:num>
  <w:num w:numId="42">
    <w:abstractNumId w:val="29"/>
  </w:num>
  <w:num w:numId="43">
    <w:abstractNumId w:val="12"/>
  </w:num>
  <w:num w:numId="44">
    <w:abstractNumId w:val="21"/>
  </w:num>
  <w:num w:numId="45">
    <w:abstractNumId w:val="41"/>
  </w:num>
  <w:num w:numId="46">
    <w:abstractNumId w:val="37"/>
  </w:num>
  <w:num w:numId="47">
    <w:abstractNumId w:val="22"/>
  </w:num>
  <w:num w:numId="48">
    <w:abstractNumId w:val="19"/>
  </w:num>
  <w:num w:numId="49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16B"/>
    <w:rsid w:val="000023BF"/>
    <w:rsid w:val="000058C0"/>
    <w:rsid w:val="00007A70"/>
    <w:rsid w:val="00007C1D"/>
    <w:rsid w:val="00011A8F"/>
    <w:rsid w:val="00012B45"/>
    <w:rsid w:val="000136B7"/>
    <w:rsid w:val="000218A6"/>
    <w:rsid w:val="00022550"/>
    <w:rsid w:val="00027C48"/>
    <w:rsid w:val="00030EEB"/>
    <w:rsid w:val="0003522A"/>
    <w:rsid w:val="0004358A"/>
    <w:rsid w:val="000439C4"/>
    <w:rsid w:val="0005149E"/>
    <w:rsid w:val="00052DCF"/>
    <w:rsid w:val="000539FB"/>
    <w:rsid w:val="00055153"/>
    <w:rsid w:val="0005634E"/>
    <w:rsid w:val="00057763"/>
    <w:rsid w:val="00060688"/>
    <w:rsid w:val="00072E2B"/>
    <w:rsid w:val="000810E7"/>
    <w:rsid w:val="00081575"/>
    <w:rsid w:val="00081841"/>
    <w:rsid w:val="000828A3"/>
    <w:rsid w:val="00085208"/>
    <w:rsid w:val="00093F3D"/>
    <w:rsid w:val="000A067D"/>
    <w:rsid w:val="000A0F29"/>
    <w:rsid w:val="000B7DF1"/>
    <w:rsid w:val="000C0342"/>
    <w:rsid w:val="000C2A07"/>
    <w:rsid w:val="000C4B76"/>
    <w:rsid w:val="000C6BF8"/>
    <w:rsid w:val="000D1596"/>
    <w:rsid w:val="000D31BF"/>
    <w:rsid w:val="000D3492"/>
    <w:rsid w:val="000D34DC"/>
    <w:rsid w:val="000D3A9E"/>
    <w:rsid w:val="000D56C9"/>
    <w:rsid w:val="000E1309"/>
    <w:rsid w:val="000E75FA"/>
    <w:rsid w:val="000F533C"/>
    <w:rsid w:val="00101549"/>
    <w:rsid w:val="001017DC"/>
    <w:rsid w:val="00104181"/>
    <w:rsid w:val="00123511"/>
    <w:rsid w:val="00127342"/>
    <w:rsid w:val="0013215C"/>
    <w:rsid w:val="001321DD"/>
    <w:rsid w:val="00134229"/>
    <w:rsid w:val="001351C2"/>
    <w:rsid w:val="001533ED"/>
    <w:rsid w:val="00154197"/>
    <w:rsid w:val="00157290"/>
    <w:rsid w:val="00162C04"/>
    <w:rsid w:val="001656A4"/>
    <w:rsid w:val="00171D89"/>
    <w:rsid w:val="00172762"/>
    <w:rsid w:val="00181E93"/>
    <w:rsid w:val="00184AB0"/>
    <w:rsid w:val="00186FEE"/>
    <w:rsid w:val="00195CBF"/>
    <w:rsid w:val="001A43D8"/>
    <w:rsid w:val="001A590C"/>
    <w:rsid w:val="001B0CF9"/>
    <w:rsid w:val="001B47AC"/>
    <w:rsid w:val="001B62B8"/>
    <w:rsid w:val="001D3819"/>
    <w:rsid w:val="001D400D"/>
    <w:rsid w:val="001D5A0C"/>
    <w:rsid w:val="001D6314"/>
    <w:rsid w:val="001E1C84"/>
    <w:rsid w:val="001E5CE1"/>
    <w:rsid w:val="001F09E6"/>
    <w:rsid w:val="001F3709"/>
    <w:rsid w:val="001F38BB"/>
    <w:rsid w:val="00205E78"/>
    <w:rsid w:val="00207588"/>
    <w:rsid w:val="00207D80"/>
    <w:rsid w:val="002115CD"/>
    <w:rsid w:val="00215C8B"/>
    <w:rsid w:val="00215C95"/>
    <w:rsid w:val="00224A0C"/>
    <w:rsid w:val="00227BE3"/>
    <w:rsid w:val="00234B2C"/>
    <w:rsid w:val="00237A6D"/>
    <w:rsid w:val="00241852"/>
    <w:rsid w:val="0025032B"/>
    <w:rsid w:val="00250DC3"/>
    <w:rsid w:val="00251EFE"/>
    <w:rsid w:val="002629D8"/>
    <w:rsid w:val="0026492A"/>
    <w:rsid w:val="00266B97"/>
    <w:rsid w:val="002679BF"/>
    <w:rsid w:val="00270D3A"/>
    <w:rsid w:val="0027133E"/>
    <w:rsid w:val="00273880"/>
    <w:rsid w:val="00277470"/>
    <w:rsid w:val="00277D1A"/>
    <w:rsid w:val="002828FB"/>
    <w:rsid w:val="0028353B"/>
    <w:rsid w:val="0028764B"/>
    <w:rsid w:val="00290ACE"/>
    <w:rsid w:val="0029380F"/>
    <w:rsid w:val="00295316"/>
    <w:rsid w:val="00295916"/>
    <w:rsid w:val="002A2291"/>
    <w:rsid w:val="002A5702"/>
    <w:rsid w:val="002B195A"/>
    <w:rsid w:val="002B4AC1"/>
    <w:rsid w:val="002B623A"/>
    <w:rsid w:val="002C27F9"/>
    <w:rsid w:val="002C2AC7"/>
    <w:rsid w:val="002C376D"/>
    <w:rsid w:val="002C484B"/>
    <w:rsid w:val="002C53BB"/>
    <w:rsid w:val="002C5AC6"/>
    <w:rsid w:val="002D3B54"/>
    <w:rsid w:val="002E1C36"/>
    <w:rsid w:val="002E3156"/>
    <w:rsid w:val="002E3A9E"/>
    <w:rsid w:val="002F759A"/>
    <w:rsid w:val="00301FFD"/>
    <w:rsid w:val="0030549E"/>
    <w:rsid w:val="00313B93"/>
    <w:rsid w:val="0031686C"/>
    <w:rsid w:val="00332347"/>
    <w:rsid w:val="00335B25"/>
    <w:rsid w:val="00335F27"/>
    <w:rsid w:val="00345723"/>
    <w:rsid w:val="003641E5"/>
    <w:rsid w:val="00365097"/>
    <w:rsid w:val="00366688"/>
    <w:rsid w:val="003670E5"/>
    <w:rsid w:val="00376DCE"/>
    <w:rsid w:val="00384D19"/>
    <w:rsid w:val="00387B10"/>
    <w:rsid w:val="00391517"/>
    <w:rsid w:val="00395397"/>
    <w:rsid w:val="0039681A"/>
    <w:rsid w:val="003A1F57"/>
    <w:rsid w:val="003A7AC6"/>
    <w:rsid w:val="003B0AA4"/>
    <w:rsid w:val="003B12F0"/>
    <w:rsid w:val="003B4B5C"/>
    <w:rsid w:val="003C05EA"/>
    <w:rsid w:val="003C7005"/>
    <w:rsid w:val="003E0357"/>
    <w:rsid w:val="003E0B78"/>
    <w:rsid w:val="003E3859"/>
    <w:rsid w:val="003E790E"/>
    <w:rsid w:val="003F7B9E"/>
    <w:rsid w:val="003F7C92"/>
    <w:rsid w:val="0040112C"/>
    <w:rsid w:val="004011F0"/>
    <w:rsid w:val="004068B4"/>
    <w:rsid w:val="004145E0"/>
    <w:rsid w:val="00414F3B"/>
    <w:rsid w:val="00420FD0"/>
    <w:rsid w:val="0042310F"/>
    <w:rsid w:val="004266C5"/>
    <w:rsid w:val="004272B4"/>
    <w:rsid w:val="00430C25"/>
    <w:rsid w:val="0043391B"/>
    <w:rsid w:val="00435A69"/>
    <w:rsid w:val="004448D6"/>
    <w:rsid w:val="00455E00"/>
    <w:rsid w:val="0046116A"/>
    <w:rsid w:val="0046652A"/>
    <w:rsid w:val="00472E60"/>
    <w:rsid w:val="004732B8"/>
    <w:rsid w:val="00484697"/>
    <w:rsid w:val="00485184"/>
    <w:rsid w:val="00487C4C"/>
    <w:rsid w:val="00491619"/>
    <w:rsid w:val="004946AB"/>
    <w:rsid w:val="00497DBD"/>
    <w:rsid w:val="004A1A01"/>
    <w:rsid w:val="004A51AC"/>
    <w:rsid w:val="004A57E3"/>
    <w:rsid w:val="004A607C"/>
    <w:rsid w:val="004A61EF"/>
    <w:rsid w:val="004B15F6"/>
    <w:rsid w:val="004B3101"/>
    <w:rsid w:val="004B5D4C"/>
    <w:rsid w:val="004B6DC4"/>
    <w:rsid w:val="004C133C"/>
    <w:rsid w:val="004C5784"/>
    <w:rsid w:val="004C5E81"/>
    <w:rsid w:val="004D55D2"/>
    <w:rsid w:val="004D6C1B"/>
    <w:rsid w:val="004E41C7"/>
    <w:rsid w:val="004E4B19"/>
    <w:rsid w:val="00501168"/>
    <w:rsid w:val="005029C7"/>
    <w:rsid w:val="00506D07"/>
    <w:rsid w:val="0051003E"/>
    <w:rsid w:val="005174B5"/>
    <w:rsid w:val="005242EF"/>
    <w:rsid w:val="0052571C"/>
    <w:rsid w:val="005308FE"/>
    <w:rsid w:val="00531526"/>
    <w:rsid w:val="00533BA4"/>
    <w:rsid w:val="00534B13"/>
    <w:rsid w:val="00534D7E"/>
    <w:rsid w:val="00542699"/>
    <w:rsid w:val="00542897"/>
    <w:rsid w:val="00542FB7"/>
    <w:rsid w:val="00553C7D"/>
    <w:rsid w:val="00554825"/>
    <w:rsid w:val="0055617B"/>
    <w:rsid w:val="00560548"/>
    <w:rsid w:val="0056188A"/>
    <w:rsid w:val="0056500E"/>
    <w:rsid w:val="00567C00"/>
    <w:rsid w:val="00567D76"/>
    <w:rsid w:val="00580892"/>
    <w:rsid w:val="00584C31"/>
    <w:rsid w:val="00590D3E"/>
    <w:rsid w:val="00595E28"/>
    <w:rsid w:val="00597999"/>
    <w:rsid w:val="005A216D"/>
    <w:rsid w:val="005A27BD"/>
    <w:rsid w:val="005A3944"/>
    <w:rsid w:val="005B0617"/>
    <w:rsid w:val="005C0E3F"/>
    <w:rsid w:val="005C1C01"/>
    <w:rsid w:val="005D4AFC"/>
    <w:rsid w:val="005D5418"/>
    <w:rsid w:val="005E0FA6"/>
    <w:rsid w:val="005F420C"/>
    <w:rsid w:val="00604969"/>
    <w:rsid w:val="006148AE"/>
    <w:rsid w:val="00614CFF"/>
    <w:rsid w:val="00632288"/>
    <w:rsid w:val="006364E5"/>
    <w:rsid w:val="006365F6"/>
    <w:rsid w:val="006437AC"/>
    <w:rsid w:val="00644FE0"/>
    <w:rsid w:val="00660BE3"/>
    <w:rsid w:val="00661A29"/>
    <w:rsid w:val="00663330"/>
    <w:rsid w:val="006A005F"/>
    <w:rsid w:val="006A1B08"/>
    <w:rsid w:val="006A2E1A"/>
    <w:rsid w:val="006A47CB"/>
    <w:rsid w:val="006A5528"/>
    <w:rsid w:val="006A7F29"/>
    <w:rsid w:val="006B4DF6"/>
    <w:rsid w:val="006C252F"/>
    <w:rsid w:val="006C5B70"/>
    <w:rsid w:val="006D58DC"/>
    <w:rsid w:val="006D7551"/>
    <w:rsid w:val="006E3810"/>
    <w:rsid w:val="006E6ED6"/>
    <w:rsid w:val="006F66BE"/>
    <w:rsid w:val="007042D9"/>
    <w:rsid w:val="007067B0"/>
    <w:rsid w:val="007075A2"/>
    <w:rsid w:val="00711D3F"/>
    <w:rsid w:val="0072238D"/>
    <w:rsid w:val="00726BAF"/>
    <w:rsid w:val="00731675"/>
    <w:rsid w:val="007368A7"/>
    <w:rsid w:val="007453FE"/>
    <w:rsid w:val="00745599"/>
    <w:rsid w:val="007479A8"/>
    <w:rsid w:val="00751AE3"/>
    <w:rsid w:val="007532F8"/>
    <w:rsid w:val="007547B5"/>
    <w:rsid w:val="00760715"/>
    <w:rsid w:val="00763C98"/>
    <w:rsid w:val="00767A18"/>
    <w:rsid w:val="007703B7"/>
    <w:rsid w:val="007736E2"/>
    <w:rsid w:val="00773933"/>
    <w:rsid w:val="0077564C"/>
    <w:rsid w:val="00775CB8"/>
    <w:rsid w:val="00781DD4"/>
    <w:rsid w:val="00782E64"/>
    <w:rsid w:val="0078378B"/>
    <w:rsid w:val="007904B3"/>
    <w:rsid w:val="00792296"/>
    <w:rsid w:val="007952FB"/>
    <w:rsid w:val="007A1B19"/>
    <w:rsid w:val="007A3894"/>
    <w:rsid w:val="007A3C17"/>
    <w:rsid w:val="007A422B"/>
    <w:rsid w:val="007A4A83"/>
    <w:rsid w:val="007A7460"/>
    <w:rsid w:val="007B0EA0"/>
    <w:rsid w:val="007B3F57"/>
    <w:rsid w:val="007B5508"/>
    <w:rsid w:val="007C1007"/>
    <w:rsid w:val="007C69E3"/>
    <w:rsid w:val="007D2EC5"/>
    <w:rsid w:val="007F1EDB"/>
    <w:rsid w:val="007F4974"/>
    <w:rsid w:val="007F6C1D"/>
    <w:rsid w:val="0080137F"/>
    <w:rsid w:val="00803E63"/>
    <w:rsid w:val="00807441"/>
    <w:rsid w:val="00810BB9"/>
    <w:rsid w:val="00811E59"/>
    <w:rsid w:val="00812DC4"/>
    <w:rsid w:val="00824C26"/>
    <w:rsid w:val="00833C67"/>
    <w:rsid w:val="008342C6"/>
    <w:rsid w:val="008411F6"/>
    <w:rsid w:val="00846B7F"/>
    <w:rsid w:val="008544CF"/>
    <w:rsid w:val="00863C30"/>
    <w:rsid w:val="00865781"/>
    <w:rsid w:val="00867216"/>
    <w:rsid w:val="00870A41"/>
    <w:rsid w:val="0087206C"/>
    <w:rsid w:val="00872F83"/>
    <w:rsid w:val="0087357F"/>
    <w:rsid w:val="00873CFF"/>
    <w:rsid w:val="00890F29"/>
    <w:rsid w:val="008B2B2F"/>
    <w:rsid w:val="008B733B"/>
    <w:rsid w:val="008B7BE6"/>
    <w:rsid w:val="008B7BED"/>
    <w:rsid w:val="008C09BE"/>
    <w:rsid w:val="008C4303"/>
    <w:rsid w:val="008C69B2"/>
    <w:rsid w:val="008D2E35"/>
    <w:rsid w:val="008E0445"/>
    <w:rsid w:val="008E0AED"/>
    <w:rsid w:val="008E183B"/>
    <w:rsid w:val="008E2644"/>
    <w:rsid w:val="008E42F9"/>
    <w:rsid w:val="008F5DA7"/>
    <w:rsid w:val="00900441"/>
    <w:rsid w:val="00903A63"/>
    <w:rsid w:val="009073AA"/>
    <w:rsid w:val="0091724E"/>
    <w:rsid w:val="009214D4"/>
    <w:rsid w:val="00923E5B"/>
    <w:rsid w:val="009325AA"/>
    <w:rsid w:val="009357EF"/>
    <w:rsid w:val="00935B37"/>
    <w:rsid w:val="00943E8A"/>
    <w:rsid w:val="00954CBD"/>
    <w:rsid w:val="00965D13"/>
    <w:rsid w:val="00966BB6"/>
    <w:rsid w:val="00966D0C"/>
    <w:rsid w:val="00973EF4"/>
    <w:rsid w:val="0098649F"/>
    <w:rsid w:val="009868D1"/>
    <w:rsid w:val="009B22D8"/>
    <w:rsid w:val="009C7262"/>
    <w:rsid w:val="009D15A2"/>
    <w:rsid w:val="009D1B13"/>
    <w:rsid w:val="009D49B8"/>
    <w:rsid w:val="009D5CEE"/>
    <w:rsid w:val="009E571B"/>
    <w:rsid w:val="009E65DC"/>
    <w:rsid w:val="009E7023"/>
    <w:rsid w:val="009E7BC2"/>
    <w:rsid w:val="009F369E"/>
    <w:rsid w:val="00A04A66"/>
    <w:rsid w:val="00A10FE7"/>
    <w:rsid w:val="00A11D1A"/>
    <w:rsid w:val="00A16159"/>
    <w:rsid w:val="00A21E9F"/>
    <w:rsid w:val="00A32FB5"/>
    <w:rsid w:val="00A44B0E"/>
    <w:rsid w:val="00A50AB5"/>
    <w:rsid w:val="00A52048"/>
    <w:rsid w:val="00A527A2"/>
    <w:rsid w:val="00A53EDE"/>
    <w:rsid w:val="00A568A8"/>
    <w:rsid w:val="00A62584"/>
    <w:rsid w:val="00A64340"/>
    <w:rsid w:val="00A646B7"/>
    <w:rsid w:val="00A6580A"/>
    <w:rsid w:val="00A660FB"/>
    <w:rsid w:val="00A6619E"/>
    <w:rsid w:val="00A7100B"/>
    <w:rsid w:val="00A75685"/>
    <w:rsid w:val="00A86406"/>
    <w:rsid w:val="00A925A0"/>
    <w:rsid w:val="00A92B90"/>
    <w:rsid w:val="00AA1C87"/>
    <w:rsid w:val="00AA1ED5"/>
    <w:rsid w:val="00AA3009"/>
    <w:rsid w:val="00AA42FD"/>
    <w:rsid w:val="00AA4865"/>
    <w:rsid w:val="00AC239C"/>
    <w:rsid w:val="00AC504B"/>
    <w:rsid w:val="00AD0416"/>
    <w:rsid w:val="00AD2CE0"/>
    <w:rsid w:val="00AD3017"/>
    <w:rsid w:val="00AD51EE"/>
    <w:rsid w:val="00AE2F7A"/>
    <w:rsid w:val="00AE3A0B"/>
    <w:rsid w:val="00AE6E1F"/>
    <w:rsid w:val="00AF0099"/>
    <w:rsid w:val="00AF248D"/>
    <w:rsid w:val="00AF5807"/>
    <w:rsid w:val="00B050DC"/>
    <w:rsid w:val="00B1118F"/>
    <w:rsid w:val="00B14746"/>
    <w:rsid w:val="00B24A74"/>
    <w:rsid w:val="00B24CF9"/>
    <w:rsid w:val="00B264FB"/>
    <w:rsid w:val="00B3528F"/>
    <w:rsid w:val="00B41A03"/>
    <w:rsid w:val="00B45BB2"/>
    <w:rsid w:val="00B5166B"/>
    <w:rsid w:val="00B576A7"/>
    <w:rsid w:val="00B601EF"/>
    <w:rsid w:val="00B61F16"/>
    <w:rsid w:val="00B63204"/>
    <w:rsid w:val="00B653B3"/>
    <w:rsid w:val="00B65542"/>
    <w:rsid w:val="00B6639E"/>
    <w:rsid w:val="00B7057B"/>
    <w:rsid w:val="00B72F8A"/>
    <w:rsid w:val="00B73661"/>
    <w:rsid w:val="00B76BCF"/>
    <w:rsid w:val="00B83B9F"/>
    <w:rsid w:val="00B841DB"/>
    <w:rsid w:val="00B852D9"/>
    <w:rsid w:val="00B85AF4"/>
    <w:rsid w:val="00B907D5"/>
    <w:rsid w:val="00B91BC4"/>
    <w:rsid w:val="00B94FCD"/>
    <w:rsid w:val="00BA2AC8"/>
    <w:rsid w:val="00BA2F01"/>
    <w:rsid w:val="00BA5DD1"/>
    <w:rsid w:val="00BB36BA"/>
    <w:rsid w:val="00BC1E5F"/>
    <w:rsid w:val="00BC4FF9"/>
    <w:rsid w:val="00BD0E09"/>
    <w:rsid w:val="00BD156A"/>
    <w:rsid w:val="00BE3047"/>
    <w:rsid w:val="00BE407C"/>
    <w:rsid w:val="00BE577D"/>
    <w:rsid w:val="00C011BB"/>
    <w:rsid w:val="00C03668"/>
    <w:rsid w:val="00C06DEA"/>
    <w:rsid w:val="00C117A4"/>
    <w:rsid w:val="00C22286"/>
    <w:rsid w:val="00C3616E"/>
    <w:rsid w:val="00C42BE5"/>
    <w:rsid w:val="00C45403"/>
    <w:rsid w:val="00C517E1"/>
    <w:rsid w:val="00C542B3"/>
    <w:rsid w:val="00C55599"/>
    <w:rsid w:val="00C57BDC"/>
    <w:rsid w:val="00C629D0"/>
    <w:rsid w:val="00C62E87"/>
    <w:rsid w:val="00C71382"/>
    <w:rsid w:val="00C76C32"/>
    <w:rsid w:val="00C779EA"/>
    <w:rsid w:val="00C77ED7"/>
    <w:rsid w:val="00C83B8C"/>
    <w:rsid w:val="00C847EF"/>
    <w:rsid w:val="00C86FF6"/>
    <w:rsid w:val="00C87575"/>
    <w:rsid w:val="00C91FAB"/>
    <w:rsid w:val="00C9207C"/>
    <w:rsid w:val="00C93304"/>
    <w:rsid w:val="00CA316B"/>
    <w:rsid w:val="00CA3210"/>
    <w:rsid w:val="00CB2206"/>
    <w:rsid w:val="00CB4CCB"/>
    <w:rsid w:val="00CB57FE"/>
    <w:rsid w:val="00CB62B0"/>
    <w:rsid w:val="00CB6F65"/>
    <w:rsid w:val="00CB7F32"/>
    <w:rsid w:val="00CC0FB4"/>
    <w:rsid w:val="00CC4158"/>
    <w:rsid w:val="00CC63CA"/>
    <w:rsid w:val="00CD2082"/>
    <w:rsid w:val="00CD3C92"/>
    <w:rsid w:val="00CD7025"/>
    <w:rsid w:val="00CE059D"/>
    <w:rsid w:val="00CE37EA"/>
    <w:rsid w:val="00CF1CBC"/>
    <w:rsid w:val="00CF53B1"/>
    <w:rsid w:val="00D00476"/>
    <w:rsid w:val="00D00F4A"/>
    <w:rsid w:val="00D0164F"/>
    <w:rsid w:val="00D1103E"/>
    <w:rsid w:val="00D15431"/>
    <w:rsid w:val="00D17AA5"/>
    <w:rsid w:val="00D20621"/>
    <w:rsid w:val="00D210F8"/>
    <w:rsid w:val="00D22F85"/>
    <w:rsid w:val="00D366CB"/>
    <w:rsid w:val="00D369EF"/>
    <w:rsid w:val="00D45850"/>
    <w:rsid w:val="00D461CB"/>
    <w:rsid w:val="00D46C79"/>
    <w:rsid w:val="00D5210A"/>
    <w:rsid w:val="00D52E4B"/>
    <w:rsid w:val="00D536A6"/>
    <w:rsid w:val="00D61A1C"/>
    <w:rsid w:val="00D63131"/>
    <w:rsid w:val="00D634AA"/>
    <w:rsid w:val="00D77501"/>
    <w:rsid w:val="00D81EE0"/>
    <w:rsid w:val="00D91163"/>
    <w:rsid w:val="00D96778"/>
    <w:rsid w:val="00DA7C30"/>
    <w:rsid w:val="00DB60CC"/>
    <w:rsid w:val="00DB73D2"/>
    <w:rsid w:val="00DC6368"/>
    <w:rsid w:val="00DD6E0E"/>
    <w:rsid w:val="00DE1BEC"/>
    <w:rsid w:val="00DE5703"/>
    <w:rsid w:val="00DF4723"/>
    <w:rsid w:val="00DF6DB6"/>
    <w:rsid w:val="00DF6ECC"/>
    <w:rsid w:val="00DF79C6"/>
    <w:rsid w:val="00E01159"/>
    <w:rsid w:val="00E053E2"/>
    <w:rsid w:val="00E2183E"/>
    <w:rsid w:val="00E22687"/>
    <w:rsid w:val="00E22B17"/>
    <w:rsid w:val="00E2595E"/>
    <w:rsid w:val="00E33928"/>
    <w:rsid w:val="00E3418C"/>
    <w:rsid w:val="00E44ADF"/>
    <w:rsid w:val="00E46BBF"/>
    <w:rsid w:val="00E5092E"/>
    <w:rsid w:val="00E50AD3"/>
    <w:rsid w:val="00E67A23"/>
    <w:rsid w:val="00E70F01"/>
    <w:rsid w:val="00E74047"/>
    <w:rsid w:val="00E80E34"/>
    <w:rsid w:val="00E9429F"/>
    <w:rsid w:val="00E95691"/>
    <w:rsid w:val="00EA267C"/>
    <w:rsid w:val="00EA2996"/>
    <w:rsid w:val="00EB2F8C"/>
    <w:rsid w:val="00EB4D8F"/>
    <w:rsid w:val="00EB5D7B"/>
    <w:rsid w:val="00EC150E"/>
    <w:rsid w:val="00EC2FF9"/>
    <w:rsid w:val="00EC4A86"/>
    <w:rsid w:val="00EC55C7"/>
    <w:rsid w:val="00EE0F3D"/>
    <w:rsid w:val="00EE421A"/>
    <w:rsid w:val="00EE4F0E"/>
    <w:rsid w:val="00EE6B06"/>
    <w:rsid w:val="00EF504B"/>
    <w:rsid w:val="00F01408"/>
    <w:rsid w:val="00F031C3"/>
    <w:rsid w:val="00F03FB4"/>
    <w:rsid w:val="00F077FF"/>
    <w:rsid w:val="00F11D00"/>
    <w:rsid w:val="00F1300A"/>
    <w:rsid w:val="00F167FC"/>
    <w:rsid w:val="00F20092"/>
    <w:rsid w:val="00F34754"/>
    <w:rsid w:val="00F34A8C"/>
    <w:rsid w:val="00F36C5D"/>
    <w:rsid w:val="00F4193F"/>
    <w:rsid w:val="00F43DF8"/>
    <w:rsid w:val="00F45879"/>
    <w:rsid w:val="00F57D83"/>
    <w:rsid w:val="00F61D47"/>
    <w:rsid w:val="00F65227"/>
    <w:rsid w:val="00F677FB"/>
    <w:rsid w:val="00F7291A"/>
    <w:rsid w:val="00F72EF2"/>
    <w:rsid w:val="00F72EF9"/>
    <w:rsid w:val="00F73FAA"/>
    <w:rsid w:val="00F8046F"/>
    <w:rsid w:val="00F82115"/>
    <w:rsid w:val="00F85B13"/>
    <w:rsid w:val="00F87A6B"/>
    <w:rsid w:val="00FA48BF"/>
    <w:rsid w:val="00FB4399"/>
    <w:rsid w:val="00FB5B22"/>
    <w:rsid w:val="00FC2A2C"/>
    <w:rsid w:val="00FC4795"/>
    <w:rsid w:val="00FC773B"/>
    <w:rsid w:val="00FD73E1"/>
    <w:rsid w:val="00FE1803"/>
    <w:rsid w:val="00FE358B"/>
    <w:rsid w:val="00FE48FF"/>
    <w:rsid w:val="00FE5D26"/>
    <w:rsid w:val="00FE797F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EADA0D3"/>
  <w15:docId w15:val="{5C6A8915-8C65-41E5-9F9E-6FDB77AD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267C"/>
  </w:style>
  <w:style w:type="paragraph" w:styleId="Naslov1">
    <w:name w:val="heading 1"/>
    <w:basedOn w:val="Navaden"/>
    <w:next w:val="Navaden"/>
    <w:link w:val="Naslov1Znak"/>
    <w:uiPriority w:val="9"/>
    <w:qFormat/>
    <w:rsid w:val="00E46BBF"/>
    <w:pPr>
      <w:keepNext/>
      <w:keepLines/>
      <w:pBdr>
        <w:bottom w:val="single" w:sz="4" w:space="1" w:color="549E3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9E39" w:themeColor="accen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F759A"/>
    <w:pPr>
      <w:keepNext/>
      <w:keepLines/>
      <w:spacing w:before="160" w:line="240" w:lineRule="auto"/>
      <w:outlineLvl w:val="1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3810"/>
    <w:pPr>
      <w:keepNext/>
      <w:keepLines/>
      <w:spacing w:before="80" w:after="8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6BB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6BB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6BB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6BB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6BB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6BB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uiPriority w:val="10"/>
    <w:qFormat/>
    <w:rsid w:val="00E46BBF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9E39" w:themeColor="accent1"/>
      <w:spacing w:val="-7"/>
      <w:sz w:val="64"/>
      <w:szCs w:val="64"/>
    </w:rPr>
  </w:style>
  <w:style w:type="character" w:customStyle="1" w:styleId="NaslovZnak">
    <w:name w:val="Naslov Znak"/>
    <w:basedOn w:val="Privzetapisavaodstavka"/>
    <w:link w:val="Naslov"/>
    <w:uiPriority w:val="10"/>
    <w:rsid w:val="00E46BBF"/>
    <w:rPr>
      <w:rFonts w:asciiTheme="majorHAnsi" w:eastAsiaTheme="majorEastAsia" w:hAnsiTheme="majorHAnsi" w:cstheme="majorBidi"/>
      <w:color w:val="549E39" w:themeColor="accent1"/>
      <w:spacing w:val="-7"/>
      <w:sz w:val="64"/>
      <w:szCs w:val="6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6BB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6BB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slov1Znak">
    <w:name w:val="Naslov 1 Znak"/>
    <w:basedOn w:val="Privzetapisavaodstavka"/>
    <w:link w:val="Naslov1"/>
    <w:uiPriority w:val="9"/>
    <w:rsid w:val="00E46BBF"/>
    <w:rPr>
      <w:rFonts w:asciiTheme="majorHAnsi" w:eastAsiaTheme="majorEastAsia" w:hAnsiTheme="majorHAnsi" w:cstheme="majorBidi"/>
      <w:color w:val="549E39" w:themeColor="accen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2F759A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6E381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6BBF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6BB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6BB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6BB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6BB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6BB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eenpoudarek">
    <w:name w:val="Subtle Emphasis"/>
    <w:basedOn w:val="Privzetapisavaodstavka"/>
    <w:uiPriority w:val="19"/>
    <w:qFormat/>
    <w:rsid w:val="00E46BBF"/>
    <w:rPr>
      <w:i/>
      <w:iCs/>
      <w:color w:val="595959" w:themeColor="text1" w:themeTint="A6"/>
    </w:rPr>
  </w:style>
  <w:style w:type="character" w:styleId="Poudarek">
    <w:name w:val="Emphasis"/>
    <w:basedOn w:val="Privzetapisavaodstavka"/>
    <w:uiPriority w:val="20"/>
    <w:qFormat/>
    <w:rsid w:val="00E46BBF"/>
    <w:rPr>
      <w:i/>
      <w:iCs/>
    </w:rPr>
  </w:style>
  <w:style w:type="character" w:styleId="Intenzivenpoudarek">
    <w:name w:val="Intense Emphasis"/>
    <w:basedOn w:val="Privzetapisavaodstavka"/>
    <w:uiPriority w:val="21"/>
    <w:qFormat/>
    <w:rsid w:val="00E46BBF"/>
    <w:rPr>
      <w:b/>
      <w:bCs/>
      <w:i/>
      <w:iCs/>
    </w:rPr>
  </w:style>
  <w:style w:type="character" w:styleId="Krepko">
    <w:name w:val="Strong"/>
    <w:basedOn w:val="Privzetapisavaodstavka"/>
    <w:uiPriority w:val="22"/>
    <w:qFormat/>
    <w:rsid w:val="00E46BBF"/>
    <w:rPr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E46BB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Znak">
    <w:name w:val="Citat Znak"/>
    <w:basedOn w:val="Privzetapisavaodstavka"/>
    <w:link w:val="Citat"/>
    <w:uiPriority w:val="29"/>
    <w:rsid w:val="00E46BB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6BB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6BBF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styleId="Neensklic">
    <w:name w:val="Subtle Reference"/>
    <w:basedOn w:val="Privzetapisavaodstavka"/>
    <w:uiPriority w:val="31"/>
    <w:qFormat/>
    <w:rsid w:val="00E46BBF"/>
    <w:rPr>
      <w:smallCaps/>
      <w:color w:val="404040" w:themeColor="text1" w:themeTint="BF"/>
    </w:rPr>
  </w:style>
  <w:style w:type="character" w:styleId="Intenzivensklic">
    <w:name w:val="Intense Reference"/>
    <w:basedOn w:val="Privzetapisavaodstavka"/>
    <w:uiPriority w:val="32"/>
    <w:qFormat/>
    <w:rsid w:val="00E46BBF"/>
    <w:rPr>
      <w:b/>
      <w:bCs/>
      <w:smallCaps/>
      <w:u w:val="single"/>
    </w:rPr>
  </w:style>
  <w:style w:type="character" w:styleId="Naslovknjige">
    <w:name w:val="Book Title"/>
    <w:basedOn w:val="Privzetapisavaodstavka"/>
    <w:uiPriority w:val="33"/>
    <w:qFormat/>
    <w:rsid w:val="00E46BBF"/>
    <w:rPr>
      <w:b/>
      <w:bCs/>
      <w:smallCap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E46BBF"/>
    <w:pPr>
      <w:spacing w:line="240" w:lineRule="auto"/>
    </w:pPr>
    <w:rPr>
      <w:b/>
      <w:bCs/>
      <w:color w:val="404040" w:themeColor="text1" w:themeTint="BF"/>
    </w:rPr>
  </w:style>
  <w:style w:type="paragraph" w:styleId="NaslovTOC">
    <w:name w:val="TOC Heading"/>
    <w:basedOn w:val="Naslov1"/>
    <w:next w:val="Navaden"/>
    <w:uiPriority w:val="39"/>
    <w:unhideWhenUsed/>
    <w:qFormat/>
    <w:rsid w:val="00E46BBF"/>
    <w:pPr>
      <w:outlineLvl w:val="9"/>
    </w:pPr>
  </w:style>
  <w:style w:type="paragraph" w:styleId="Brezrazmikov">
    <w:name w:val="No Spacing"/>
    <w:uiPriority w:val="1"/>
    <w:qFormat/>
    <w:rsid w:val="00E46BB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99"/>
    <w:qFormat/>
    <w:rsid w:val="00E46BBF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364E5"/>
  </w:style>
  <w:style w:type="paragraph" w:styleId="Noga">
    <w:name w:val="footer"/>
    <w:basedOn w:val="Navaden"/>
    <w:link w:val="NogaZnak"/>
    <w:uiPriority w:val="99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364E5"/>
  </w:style>
  <w:style w:type="paragraph" w:styleId="Kazalovsebine2">
    <w:name w:val="toc 2"/>
    <w:basedOn w:val="Navaden"/>
    <w:next w:val="Navaden"/>
    <w:autoRedefine/>
    <w:uiPriority w:val="39"/>
    <w:unhideWhenUsed/>
    <w:rsid w:val="008F5DA7"/>
    <w:pPr>
      <w:spacing w:after="100" w:line="259" w:lineRule="auto"/>
      <w:ind w:left="220"/>
    </w:pPr>
    <w:rPr>
      <w:rFonts w:cs="Times New Roman"/>
      <w:sz w:val="22"/>
      <w:szCs w:val="22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BE407C"/>
    <w:pPr>
      <w:tabs>
        <w:tab w:val="left" w:pos="440"/>
        <w:tab w:val="right" w:leader="dot" w:pos="9350"/>
      </w:tabs>
      <w:spacing w:after="100" w:line="259" w:lineRule="auto"/>
    </w:pPr>
    <w:rPr>
      <w:rFonts w:cs="Times New Roman"/>
      <w:sz w:val="22"/>
      <w:szCs w:val="2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8F5DA7"/>
    <w:pPr>
      <w:spacing w:after="100" w:line="259" w:lineRule="auto"/>
      <w:ind w:left="440"/>
    </w:pPr>
    <w:rPr>
      <w:rFonts w:cs="Times New Roman"/>
      <w:sz w:val="22"/>
      <w:szCs w:val="22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8F5DA7"/>
    <w:rPr>
      <w:color w:val="6B9F25" w:themeColor="hyperlink"/>
      <w:u w:val="single"/>
    </w:rPr>
  </w:style>
  <w:style w:type="table" w:styleId="Tabelamrea">
    <w:name w:val="Table Grid"/>
    <w:basedOn w:val="Navadnatabela"/>
    <w:uiPriority w:val="39"/>
    <w:rsid w:val="009E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571B"/>
    <w:rPr>
      <w:rFonts w:ascii="Segoe UI" w:hAnsi="Segoe UI" w:cs="Segoe UI"/>
      <w:sz w:val="18"/>
      <w:szCs w:val="18"/>
    </w:rPr>
  </w:style>
  <w:style w:type="paragraph" w:customStyle="1" w:styleId="Alineja">
    <w:name w:val="Alineja"/>
    <w:basedOn w:val="Navaden"/>
    <w:next w:val="Seznam"/>
    <w:qFormat/>
    <w:rsid w:val="00E80E34"/>
    <w:pPr>
      <w:numPr>
        <w:numId w:val="6"/>
      </w:numPr>
      <w:spacing w:after="0" w:line="276" w:lineRule="auto"/>
      <w:jc w:val="both"/>
    </w:pPr>
    <w:rPr>
      <w:rFonts w:ascii="Arial Unicode MS" w:eastAsia="Times New Roman" w:hAnsi="Arial Unicode MS" w:cs="Times New Roman"/>
      <w:lang w:val="sl-SI" w:eastAsia="en-US"/>
    </w:rPr>
  </w:style>
  <w:style w:type="paragraph" w:styleId="Seznam">
    <w:name w:val="List"/>
    <w:basedOn w:val="Navaden"/>
    <w:uiPriority w:val="99"/>
    <w:semiHidden/>
    <w:unhideWhenUsed/>
    <w:rsid w:val="00E80E34"/>
    <w:pPr>
      <w:ind w:left="283" w:hanging="283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E80E34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0E34"/>
  </w:style>
  <w:style w:type="character" w:styleId="Sprotnaopomba-sklic">
    <w:name w:val="footnote reference"/>
    <w:basedOn w:val="Privzetapisavaodstavka"/>
    <w:uiPriority w:val="99"/>
    <w:semiHidden/>
    <w:unhideWhenUsed/>
    <w:rsid w:val="00E80E3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6434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4340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6434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434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64340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12DC4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9207C"/>
    <w:rPr>
      <w:color w:val="808080"/>
      <w:shd w:val="clear" w:color="auto" w:fill="E6E6E6"/>
    </w:rPr>
  </w:style>
  <w:style w:type="character" w:customStyle="1" w:styleId="textcrnmanjsi1">
    <w:name w:val="textcrnmanjsi1"/>
    <w:rsid w:val="00072E2B"/>
    <w:rPr>
      <w:rFonts w:ascii="Verdana" w:hAnsi="Verdana" w:hint="default"/>
      <w:color w:val="000000"/>
      <w:sz w:val="18"/>
      <w:szCs w:val="18"/>
    </w:rPr>
  </w:style>
  <w:style w:type="table" w:customStyle="1" w:styleId="Tabelamrea4poudarek11">
    <w:name w:val="Tabela – mreža 4 (poudarek 1)1"/>
    <w:basedOn w:val="Navadnatabela"/>
    <w:uiPriority w:val="49"/>
    <w:rsid w:val="00072E2B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customStyle="1" w:styleId="Tabelaseznam3poudarek11">
    <w:name w:val="Tabela – seznam 3 (poudarek 1)1"/>
    <w:basedOn w:val="Navadnatabela"/>
    <w:uiPriority w:val="48"/>
    <w:rsid w:val="00A11D1A"/>
    <w:pPr>
      <w:spacing w:after="0" w:line="240" w:lineRule="auto"/>
    </w:pPr>
    <w:tblPr>
      <w:tblStyleRowBandSize w:val="1"/>
      <w:tblStyleColBandSize w:val="1"/>
      <w:tblBorders>
        <w:top w:val="single" w:sz="4" w:space="0" w:color="549E39" w:themeColor="accent1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E39" w:themeColor="accent1"/>
          <w:right w:val="single" w:sz="4" w:space="0" w:color="549E39" w:themeColor="accent1"/>
        </w:tcBorders>
      </w:tcPr>
    </w:tblStylePr>
    <w:tblStylePr w:type="band1Horz">
      <w:tblPr/>
      <w:tcPr>
        <w:tcBorders>
          <w:top w:val="single" w:sz="4" w:space="0" w:color="549E39" w:themeColor="accent1"/>
          <w:bottom w:val="single" w:sz="4" w:space="0" w:color="549E3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E39" w:themeColor="accent1"/>
          <w:left w:val="nil"/>
        </w:tcBorders>
      </w:tcPr>
    </w:tblStylePr>
    <w:tblStylePr w:type="swCell">
      <w:tblPr/>
      <w:tcPr>
        <w:tcBorders>
          <w:top w:val="double" w:sz="4" w:space="0" w:color="549E39" w:themeColor="accent1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F677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5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8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4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30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5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gd.dobovec@gmail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&#382;e\AppData\Roaming\Microsoft\Templates\Na&#269;rt%20s%20ploskvijo%20(prazno).dotx" TargetMode="External"/></Relationships>
</file>

<file path=word/theme/theme1.xml><?xml version="1.0" encoding="utf-8"?>
<a:theme xmlns:a="http://schemas.openxmlformats.org/drawingml/2006/main" name="Facet">
  <a:themeElements>
    <a:clrScheme name="Zelen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53F2A51C232545A0B40D487A3729C2" ma:contentTypeVersion="10" ma:contentTypeDescription="Ustvari nov dokument." ma:contentTypeScope="" ma:versionID="6aba2a924a43e61eeefdf0b4f1089ebc">
  <xsd:schema xmlns:xsd="http://www.w3.org/2001/XMLSchema" xmlns:xs="http://www.w3.org/2001/XMLSchema" xmlns:p="http://schemas.microsoft.com/office/2006/metadata/properties" xmlns:ns1="http://schemas.microsoft.com/sharepoint/v3" xmlns:ns2="4aff3062-db41-4ddf-8bca-af3d4de66c29" xmlns:ns3="f0d0846a-30ce-4203-bc22-0117adb8fa2f" targetNamespace="http://schemas.microsoft.com/office/2006/metadata/properties" ma:root="true" ma:fieldsID="4ed9ed3dfb2d5df551ad4ba9f1782f51" ns1:_="" ns2:_="" ns3:_="">
    <xsd:import namespace="http://schemas.microsoft.com/sharepoint/v3"/>
    <xsd:import namespace="4aff3062-db41-4ddf-8bca-af3d4de66c29"/>
    <xsd:import namespace="f0d0846a-30ce-4203-bc22-0117adb8fa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16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f3062-db41-4ddf-8bca-af3d4de66c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0846a-30ce-4203-bc22-0117adb8f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127585-DD10-4600-A315-A561CAC65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6C70E8-DD0A-4475-BBFC-EB2732FB4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ff3062-db41-4ddf-8bca-af3d4de66c29"/>
    <ds:schemaRef ds:uri="f0d0846a-30ce-4203-bc22-0117adb8f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0AFD2-0A5D-49DB-85D6-6843ECB7A7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B6EB206-23C5-4A90-9773-128E5E6A0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Načrt s ploskvijo (prazno).dotx</Template>
  <TotalTime>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 Kunovar</dc:creator>
  <cp:lastModifiedBy>Gašper Princ</cp:lastModifiedBy>
  <cp:revision>6</cp:revision>
  <cp:lastPrinted>2018-09-21T08:34:00Z</cp:lastPrinted>
  <dcterms:created xsi:type="dcterms:W3CDTF">2020-11-25T08:54:00Z</dcterms:created>
  <dcterms:modified xsi:type="dcterms:W3CDTF">2021-02-01T07:20:00Z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  <property fmtid="{D5CDD505-2E9C-101B-9397-08002B2CF9AE}" pid="3" name="ContentTypeId">
    <vt:lpwstr>0x0101007B53F2A51C232545A0B40D487A3729C2</vt:lpwstr>
  </property>
</Properties>
</file>